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32F6A" w14:textId="313B8987" w:rsidR="007440E4" w:rsidRPr="00D57ED3" w:rsidRDefault="007440E4" w:rsidP="007440E4">
      <w:pPr>
        <w:jc w:val="center"/>
        <w:rPr>
          <w:rFonts w:ascii="Arial" w:hAnsi="Arial" w:cs="Arial"/>
          <w:sz w:val="28"/>
          <w:szCs w:val="28"/>
        </w:rPr>
      </w:pPr>
      <w:r w:rsidRPr="00D57ED3">
        <w:rPr>
          <w:rFonts w:ascii="Arial" w:hAnsi="Arial" w:cs="Arial"/>
          <w:sz w:val="28"/>
          <w:szCs w:val="28"/>
        </w:rPr>
        <w:t>NPS DSC Division 1 Specifications</w:t>
      </w:r>
    </w:p>
    <w:p w14:paraId="0CDEB98C" w14:textId="3106981E" w:rsidR="007440E4" w:rsidRPr="00D57ED3" w:rsidRDefault="007440E4" w:rsidP="007440E4">
      <w:pPr>
        <w:spacing w:before="40" w:after="200"/>
        <w:jc w:val="center"/>
        <w:rPr>
          <w:rFonts w:ascii="Arial" w:hAnsi="Arial" w:cs="Arial"/>
          <w:sz w:val="16"/>
          <w:szCs w:val="16"/>
        </w:rPr>
      </w:pPr>
      <w:r w:rsidRPr="00D57ED3">
        <w:rPr>
          <w:rFonts w:ascii="Arial" w:hAnsi="Arial" w:cs="Arial"/>
          <w:sz w:val="16"/>
          <w:szCs w:val="16"/>
        </w:rPr>
        <w:t xml:space="preserve">National Park Service (NPS) - Denver Service Center (DSC) | </w:t>
      </w:r>
      <w:r w:rsidR="00C74FC1">
        <w:rPr>
          <w:rFonts w:ascii="Arial" w:hAnsi="Arial" w:cs="Arial"/>
          <w:sz w:val="16"/>
          <w:szCs w:val="16"/>
        </w:rPr>
        <w:t>4-2-25</w:t>
      </w:r>
    </w:p>
    <w:p w14:paraId="5780E0A3" w14:textId="62BFFBF4" w:rsidR="007440E4" w:rsidRPr="00D57ED3" w:rsidRDefault="007440E4" w:rsidP="007440E4">
      <w:pPr>
        <w:spacing w:after="40"/>
        <w:jc w:val="center"/>
        <w:rPr>
          <w:rStyle w:val="NAM"/>
          <w:i/>
          <w:sz w:val="18"/>
          <w:szCs w:val="18"/>
        </w:rPr>
      </w:pPr>
      <w:r w:rsidRPr="00D57ED3">
        <w:rPr>
          <w:rStyle w:val="NAM"/>
          <w:rFonts w:ascii="Arial" w:hAnsi="Arial" w:cs="Arial"/>
          <w:i/>
          <w:sz w:val="18"/>
          <w:szCs w:val="18"/>
        </w:rPr>
        <w:t>By using NPS DSC Division 1 Specifications, you acknowledge you read, understand,</w:t>
      </w:r>
      <w:r>
        <w:rPr>
          <w:rStyle w:val="NAM"/>
          <w:rFonts w:ascii="Arial" w:hAnsi="Arial" w:cs="Arial"/>
          <w:i/>
          <w:sz w:val="18"/>
          <w:szCs w:val="18"/>
        </w:rPr>
        <w:br/>
      </w:r>
      <w:r w:rsidRPr="00D57ED3">
        <w:rPr>
          <w:rStyle w:val="NAM"/>
          <w:rFonts w:ascii="Arial" w:hAnsi="Arial" w:cs="Arial"/>
          <w:i/>
          <w:sz w:val="18"/>
          <w:szCs w:val="18"/>
        </w:rPr>
        <w:t>and will format edits</w:t>
      </w:r>
      <w:r>
        <w:rPr>
          <w:rStyle w:val="NAM"/>
          <w:rFonts w:ascii="Arial" w:hAnsi="Arial" w:cs="Arial"/>
          <w:i/>
          <w:sz w:val="18"/>
          <w:szCs w:val="18"/>
        </w:rPr>
        <w:t xml:space="preserve"> </w:t>
      </w:r>
      <w:r w:rsidRPr="00D57ED3">
        <w:rPr>
          <w:rStyle w:val="NAM"/>
          <w:rFonts w:ascii="Arial" w:hAnsi="Arial" w:cs="Arial"/>
          <w:i/>
          <w:sz w:val="18"/>
          <w:szCs w:val="18"/>
        </w:rPr>
        <w:t xml:space="preserve">according to NPS DSC </w:t>
      </w:r>
      <w:r w:rsidRPr="00A17915">
        <w:rPr>
          <w:rFonts w:ascii="Arial" w:hAnsi="Arial" w:cs="Arial"/>
          <w:i/>
          <w:sz w:val="18"/>
          <w:szCs w:val="18"/>
        </w:rPr>
        <w:t xml:space="preserve">Division 1 Specifications </w:t>
      </w:r>
      <w:r w:rsidRPr="00A17915">
        <w:rPr>
          <w:rFonts w:ascii="Arial" w:hAnsi="Arial" w:cs="Arial"/>
          <w:b/>
          <w:bCs/>
          <w:i/>
          <w:sz w:val="18"/>
          <w:szCs w:val="18"/>
        </w:rPr>
        <w:t>Instructions</w:t>
      </w:r>
      <w:r w:rsidRPr="00D57ED3">
        <w:rPr>
          <w:rStyle w:val="NAM"/>
          <w:rFonts w:ascii="Arial" w:hAnsi="Arial" w:cs="Arial"/>
          <w:i/>
          <w:sz w:val="18"/>
          <w:szCs w:val="18"/>
        </w:rPr>
        <w:t>.</w:t>
      </w:r>
    </w:p>
    <w:p w14:paraId="0636B093" w14:textId="77777777" w:rsidR="007440E4" w:rsidRDefault="007440E4" w:rsidP="007440E4">
      <w:pPr>
        <w:spacing w:before="280" w:after="400"/>
        <w:jc w:val="center"/>
        <w:rPr>
          <w:rStyle w:val="NAM"/>
        </w:rPr>
      </w:pPr>
      <w:r w:rsidRPr="00D57ED3">
        <w:rPr>
          <w:rStyle w:val="NAM"/>
        </w:rPr>
        <w:t>&lt;</w:t>
      </w:r>
      <w:r w:rsidRPr="00D57ED3">
        <w:rPr>
          <w:rStyle w:val="NAM"/>
          <w:b/>
        </w:rPr>
        <w:t>Insert Park and Project Management Information System (PMIS) number</w:t>
      </w:r>
      <w:r w:rsidRPr="00D57ED3">
        <w:rPr>
          <w:rStyle w:val="NAM"/>
        </w:rPr>
        <w:t>&gt;</w:t>
      </w:r>
    </w:p>
    <w:p w14:paraId="6D7D3015" w14:textId="794BABB2" w:rsidR="004E15CB" w:rsidRPr="007D61FF" w:rsidRDefault="00940C13" w:rsidP="004E15CB">
      <w:pPr>
        <w:pStyle w:val="SCT"/>
        <w:rPr>
          <w:rStyle w:val="NAM"/>
          <w:i/>
          <w:strike/>
        </w:rPr>
      </w:pPr>
      <w:r>
        <w:t xml:space="preserve">SECTION </w:t>
      </w:r>
      <w:r>
        <w:rPr>
          <w:rStyle w:val="NUM"/>
        </w:rPr>
        <w:t>01</w:t>
      </w:r>
      <w:r w:rsidR="00D31DC7">
        <w:rPr>
          <w:rStyle w:val="NUM"/>
        </w:rPr>
        <w:t xml:space="preserve"> </w:t>
      </w:r>
      <w:r w:rsidR="00AD7932">
        <w:rPr>
          <w:rStyle w:val="NUM"/>
        </w:rPr>
        <w:t>35</w:t>
      </w:r>
      <w:r w:rsidR="00D31DC7">
        <w:rPr>
          <w:rStyle w:val="NUM"/>
        </w:rPr>
        <w:t xml:space="preserve"> </w:t>
      </w:r>
      <w:r w:rsidR="00AD7932">
        <w:rPr>
          <w:rStyle w:val="NUM"/>
        </w:rPr>
        <w:t>23</w:t>
      </w:r>
      <w:r>
        <w:t xml:space="preserve"> - </w:t>
      </w:r>
      <w:r w:rsidR="00AD7932">
        <w:rPr>
          <w:rStyle w:val="NAM"/>
        </w:rPr>
        <w:t>SAFETY</w:t>
      </w:r>
      <w:r>
        <w:rPr>
          <w:rStyle w:val="NAM"/>
        </w:rPr>
        <w:t xml:space="preserve"> REQUIREMENTS</w:t>
      </w:r>
    </w:p>
    <w:p w14:paraId="76AA942E" w14:textId="77777777" w:rsidR="004E15CB" w:rsidRPr="007D61FF" w:rsidRDefault="004E15CB" w:rsidP="007D61FF">
      <w:pPr>
        <w:pStyle w:val="CMT"/>
      </w:pPr>
      <w:r w:rsidRPr="007D61FF">
        <w:t xml:space="preserve">Additional paragraphs and subparagraphs should be added below if required for project safety and not included in technical section specific to work. These can include confined spaces, water, electrocution, trenching, </w:t>
      </w:r>
      <w:r w:rsidR="000852F0" w:rsidRPr="007D61FF">
        <w:t>scaffolding, crane and lifting equipment procedures, among many other requirements</w:t>
      </w:r>
      <w:r w:rsidRPr="007D61FF">
        <w:t>.</w:t>
      </w:r>
    </w:p>
    <w:p w14:paraId="0903A0F9" w14:textId="77777777" w:rsidR="00EF6622" w:rsidRPr="007D61FF" w:rsidRDefault="00840122" w:rsidP="00EF6622">
      <w:pPr>
        <w:pStyle w:val="PRT"/>
      </w:pPr>
      <w:r w:rsidRPr="007D61FF">
        <w:t>GENERAL</w:t>
      </w:r>
    </w:p>
    <w:p w14:paraId="6B433876" w14:textId="77777777" w:rsidR="00AD7932" w:rsidRPr="007D61FF" w:rsidRDefault="00AD7932" w:rsidP="001E07CA">
      <w:pPr>
        <w:pStyle w:val="ART"/>
      </w:pPr>
      <w:r w:rsidRPr="007D61FF">
        <w:t>SUMMARY</w:t>
      </w:r>
    </w:p>
    <w:p w14:paraId="0CD9F610" w14:textId="5F46ED4D" w:rsidR="00AD7932" w:rsidRPr="007D61FF" w:rsidRDefault="00D15B5C" w:rsidP="001E07CA">
      <w:pPr>
        <w:pStyle w:val="PR1"/>
      </w:pPr>
      <w:r w:rsidRPr="007D61FF">
        <w:t>S</w:t>
      </w:r>
      <w:r w:rsidR="00AD7932" w:rsidRPr="007D61FF">
        <w:t xml:space="preserve">ection </w:t>
      </w:r>
      <w:r w:rsidR="00D31DC7" w:rsidRPr="007D61FF">
        <w:t>includes</w:t>
      </w:r>
      <w:r w:rsidR="00AD7932" w:rsidRPr="007D61FF">
        <w:t xml:space="preserve"> establishing an effective accident prevention program and providing a safe </w:t>
      </w:r>
      <w:r w:rsidR="00DF430F" w:rsidRPr="007D61FF">
        <w:t xml:space="preserve">working </w:t>
      </w:r>
      <w:r w:rsidR="00AD7932" w:rsidRPr="007D61FF">
        <w:t>environment for personnel and visitors.</w:t>
      </w:r>
    </w:p>
    <w:p w14:paraId="3F0A94DD" w14:textId="447F6D9F" w:rsidR="001E2E1A" w:rsidRPr="007D61FF" w:rsidRDefault="001E2E1A" w:rsidP="001E2E1A">
      <w:pPr>
        <w:pStyle w:val="ART"/>
      </w:pPr>
      <w:r w:rsidRPr="007D61FF">
        <w:t xml:space="preserve">CONDITIONS PRESENT FOR </w:t>
      </w:r>
      <w:r w:rsidR="00145937" w:rsidRPr="007D61FF">
        <w:t>PROJECT</w:t>
      </w:r>
    </w:p>
    <w:p w14:paraId="679D43D4" w14:textId="720B8929" w:rsidR="00145937" w:rsidRPr="007D61FF" w:rsidRDefault="00145937" w:rsidP="00145937">
      <w:pPr>
        <w:pStyle w:val="PR1"/>
      </w:pPr>
      <w:r w:rsidRPr="007D61FF">
        <w:rPr>
          <w:b/>
          <w:bCs/>
          <w:i/>
          <w:iCs/>
        </w:rPr>
        <w:t>&lt;</w:t>
      </w:r>
      <w:r w:rsidRPr="007D61FF">
        <w:rPr>
          <w:b/>
          <w:bCs/>
        </w:rPr>
        <w:t>List and describe: confined spaces, water, electrocution, trenching, scaffolding, crane and lifting equipment procedures, wildlife, weather, hazardous materials, flooding, fatigue, heat, cold, among many other requirements</w:t>
      </w:r>
      <w:r w:rsidR="007D61FF" w:rsidRPr="007D61FF">
        <w:rPr>
          <w:b/>
          <w:bCs/>
        </w:rPr>
        <w:t>.</w:t>
      </w:r>
      <w:r w:rsidRPr="007D61FF">
        <w:rPr>
          <w:i/>
          <w:iCs/>
        </w:rPr>
        <w:t>&gt;</w:t>
      </w:r>
    </w:p>
    <w:p w14:paraId="20C18C92" w14:textId="77777777" w:rsidR="00AD7932" w:rsidRPr="007D61FF" w:rsidRDefault="00AD7932" w:rsidP="001E07CA">
      <w:pPr>
        <w:pStyle w:val="ART"/>
      </w:pPr>
      <w:r w:rsidRPr="007D61FF">
        <w:t>SUBMITTALS</w:t>
      </w:r>
    </w:p>
    <w:p w14:paraId="3C3A7ED4" w14:textId="11D751AD" w:rsidR="00AD7932" w:rsidRPr="007D61FF" w:rsidRDefault="00AD7932" w:rsidP="001E07CA">
      <w:pPr>
        <w:pStyle w:val="PR1"/>
      </w:pPr>
      <w:r w:rsidRPr="007D61FF">
        <w:t>Accident Prevention Plan</w:t>
      </w:r>
      <w:r w:rsidR="00092BF1" w:rsidRPr="007D61FF">
        <w:t xml:space="preserve"> (APP)</w:t>
      </w:r>
      <w:r w:rsidRPr="007D61FF">
        <w:t xml:space="preserve">: </w:t>
      </w:r>
      <w:r w:rsidR="00D15B5C" w:rsidRPr="007D61FF">
        <w:t>Submit APP a</w:t>
      </w:r>
      <w:r w:rsidRPr="007D61FF">
        <w:t>fter contract award and before Pre-Construction conference. Contracting Officer</w:t>
      </w:r>
      <w:r w:rsidR="00DE39A5">
        <w:t xml:space="preserve"> (CO)</w:t>
      </w:r>
      <w:r w:rsidRPr="007D61FF">
        <w:t xml:space="preserve"> will review proposed </w:t>
      </w:r>
      <w:r w:rsidR="009F6FC3" w:rsidRPr="007D61FF">
        <w:t>APP</w:t>
      </w:r>
      <w:r w:rsidR="00F412E1" w:rsidRPr="007D61FF">
        <w:t>.</w:t>
      </w:r>
      <w:r w:rsidR="006E6DCB" w:rsidRPr="007D61FF">
        <w:t xml:space="preserve"> If</w:t>
      </w:r>
      <w:r w:rsidRPr="007D61FF">
        <w:t xml:space="preserve"> </w:t>
      </w:r>
      <w:r w:rsidR="000A483F" w:rsidRPr="007D61FF">
        <w:t>APP</w:t>
      </w:r>
      <w:r w:rsidRPr="007D61FF">
        <w:t xml:space="preserve"> requires any revisions or corrections, Contractor shall resubmit Plan within 10 days. No progress payments will be made until </w:t>
      </w:r>
      <w:r w:rsidR="005A5E8B">
        <w:t xml:space="preserve">the </w:t>
      </w:r>
      <w:r w:rsidR="000A483F" w:rsidRPr="007D61FF">
        <w:t>APP</w:t>
      </w:r>
      <w:r w:rsidRPr="007D61FF">
        <w:t xml:space="preserve"> is accepted.</w:t>
      </w:r>
    </w:p>
    <w:p w14:paraId="2B2050ED" w14:textId="77777777" w:rsidR="00AD7932" w:rsidRPr="007D61FF" w:rsidRDefault="00AD7932" w:rsidP="001E07CA">
      <w:pPr>
        <w:pStyle w:val="ART"/>
      </w:pPr>
      <w:r w:rsidRPr="007D61FF">
        <w:t>QUALITY ASSURANCE</w:t>
      </w:r>
    </w:p>
    <w:p w14:paraId="11CD59A2" w14:textId="0B4B172C" w:rsidR="00AD7932" w:rsidRDefault="00AD7932" w:rsidP="001E07CA">
      <w:pPr>
        <w:pStyle w:val="PR1"/>
      </w:pPr>
      <w:r>
        <w:t>Comply with co</w:t>
      </w:r>
      <w:r w:rsidRPr="005A5E8B">
        <w:t xml:space="preserve">ntract clauses </w:t>
      </w:r>
      <w:r w:rsidR="00005824">
        <w:t>"</w:t>
      </w:r>
      <w:r w:rsidRPr="005A5E8B">
        <w:t>Accident Prevention</w:t>
      </w:r>
      <w:r w:rsidR="00005824">
        <w:t>"</w:t>
      </w:r>
      <w:r w:rsidRPr="005A5E8B">
        <w:t xml:space="preserve"> and </w:t>
      </w:r>
      <w:r w:rsidR="00005824">
        <w:t>"</w:t>
      </w:r>
      <w:r w:rsidRPr="005A5E8B">
        <w:t>Permits and Responsibilities</w:t>
      </w:r>
      <w:r w:rsidR="007207F5">
        <w:t>.</w:t>
      </w:r>
      <w:r w:rsidR="00005824">
        <w:t>"</w:t>
      </w:r>
      <w:r w:rsidRPr="005A5E8B">
        <w:t xml:space="preserve"> In case</w:t>
      </w:r>
      <w:r w:rsidR="00D31DC7" w:rsidRPr="005A5E8B">
        <w:t xml:space="preserve"> of conflicts between Federal, S</w:t>
      </w:r>
      <w:r w:rsidRPr="005A5E8B">
        <w:t>tate, and local safety and health requirements, t</w:t>
      </w:r>
      <w:r w:rsidR="000852F0" w:rsidRPr="005A5E8B">
        <w:t xml:space="preserve">he most stringent shall apply. </w:t>
      </w:r>
      <w:r w:rsidR="00655D29" w:rsidRPr="005A5E8B">
        <w:t>Onsite e</w:t>
      </w:r>
      <w:r w:rsidRPr="005A5E8B">
        <w:t xml:space="preserve">quipment </w:t>
      </w:r>
      <w:r w:rsidR="000852F0" w:rsidRPr="005A5E8B">
        <w:t>shall meet</w:t>
      </w:r>
      <w:r w:rsidRPr="005A5E8B">
        <w:t xml:space="preserve"> </w:t>
      </w:r>
      <w:r w:rsidR="006E6DCB" w:rsidRPr="005A5E8B">
        <w:t>29</w:t>
      </w:r>
      <w:r w:rsidR="009D738C">
        <w:t xml:space="preserve"> </w:t>
      </w:r>
      <w:r w:rsidR="006E6DCB" w:rsidRPr="005A5E8B">
        <w:t>C</w:t>
      </w:r>
      <w:r w:rsidR="009D738C">
        <w:t xml:space="preserve">FR </w:t>
      </w:r>
      <w:r w:rsidR="006E6DCB" w:rsidRPr="005A5E8B">
        <w:t>1926</w:t>
      </w:r>
      <w:r w:rsidR="000A483F" w:rsidRPr="005A5E8B">
        <w:t xml:space="preserve"> </w:t>
      </w:r>
      <w:r w:rsidR="005A5E8B" w:rsidRPr="005A5E8B">
        <w:t xml:space="preserve">(Code of Federal Regulations) </w:t>
      </w:r>
      <w:r w:rsidR="000A483F" w:rsidRPr="005A5E8B">
        <w:t>(</w:t>
      </w:r>
      <w:r w:rsidR="005A5E8B" w:rsidRPr="005A5E8B">
        <w:t>Occupational Safety and Health Administration (</w:t>
      </w:r>
      <w:r w:rsidR="000A483F" w:rsidRPr="005A5E8B">
        <w:t>OSHA</w:t>
      </w:r>
      <w:r w:rsidR="005A5E8B" w:rsidRPr="005A5E8B">
        <w:t>)</w:t>
      </w:r>
      <w:r w:rsidR="000A483F" w:rsidRPr="005A5E8B">
        <w:t xml:space="preserve">) </w:t>
      </w:r>
      <w:r w:rsidRPr="005A5E8B">
        <w:t>req</w:t>
      </w:r>
      <w:r>
        <w:t>uirements</w:t>
      </w:r>
      <w:r w:rsidR="00655D29">
        <w:t xml:space="preserve">. </w:t>
      </w:r>
      <w:r>
        <w:t>Failure to comply with requirements of this section and related sections may result in suspension of work.</w:t>
      </w:r>
    </w:p>
    <w:p w14:paraId="0DF464E9" w14:textId="77777777" w:rsidR="00770E05" w:rsidRPr="005A5E8B" w:rsidRDefault="00770E05" w:rsidP="001E07CA">
      <w:pPr>
        <w:pStyle w:val="PR1"/>
      </w:pPr>
      <w:r w:rsidRPr="005A5E8B">
        <w:t>Site Safety Supervisor:</w:t>
      </w:r>
    </w:p>
    <w:p w14:paraId="73CFF5F0" w14:textId="77777777" w:rsidR="00770E05" w:rsidRPr="005A5E8B" w:rsidRDefault="00770E05" w:rsidP="007207F5">
      <w:pPr>
        <w:pStyle w:val="PR2"/>
        <w:spacing w:before="240"/>
      </w:pPr>
      <w:r w:rsidRPr="005A5E8B">
        <w:t xml:space="preserve">Designate authorized onsite representative for preparation and maintenance of the </w:t>
      </w:r>
      <w:r w:rsidR="000A483F" w:rsidRPr="005A5E8B">
        <w:t>APP.</w:t>
      </w:r>
    </w:p>
    <w:p w14:paraId="0C1AFA57" w14:textId="77777777" w:rsidR="00B102AB" w:rsidRPr="005A5E8B" w:rsidRDefault="00770E05" w:rsidP="00770E05">
      <w:pPr>
        <w:pStyle w:val="PR2"/>
      </w:pPr>
      <w:r w:rsidRPr="005A5E8B">
        <w:t>Shall be responsible for</w:t>
      </w:r>
      <w:r w:rsidR="006E6DCB" w:rsidRPr="005A5E8B">
        <w:t>:</w:t>
      </w:r>
    </w:p>
    <w:p w14:paraId="0202A2B7" w14:textId="11BBDCAA" w:rsidR="00B102AB" w:rsidRPr="005A5E8B" w:rsidRDefault="00B102AB" w:rsidP="007207F5">
      <w:pPr>
        <w:pStyle w:val="PR3"/>
        <w:spacing w:before="240"/>
      </w:pPr>
      <w:r w:rsidRPr="005A5E8B">
        <w:lastRenderedPageBreak/>
        <w:t>I</w:t>
      </w:r>
      <w:r w:rsidR="00770E05" w:rsidRPr="005A5E8B">
        <w:t>mplementation and enforcement of the APP</w:t>
      </w:r>
    </w:p>
    <w:p w14:paraId="3A29086B" w14:textId="677662F9" w:rsidR="00B102AB" w:rsidRPr="005A5E8B" w:rsidRDefault="00B102AB" w:rsidP="00B102AB">
      <w:pPr>
        <w:pStyle w:val="PR3"/>
      </w:pPr>
      <w:r w:rsidRPr="005A5E8B">
        <w:t>D</w:t>
      </w:r>
      <w:r w:rsidR="00770E05" w:rsidRPr="005A5E8B">
        <w:t>aily safety inspections</w:t>
      </w:r>
    </w:p>
    <w:p w14:paraId="5334C4B8" w14:textId="43BFCABD" w:rsidR="00B102AB" w:rsidRPr="005A5E8B" w:rsidRDefault="00B102AB" w:rsidP="00B102AB">
      <w:pPr>
        <w:pStyle w:val="PR3"/>
      </w:pPr>
      <w:r w:rsidRPr="005A5E8B">
        <w:t>C</w:t>
      </w:r>
      <w:r w:rsidR="00770E05" w:rsidRPr="005A5E8B">
        <w:t xml:space="preserve">onducting and documenting weekly and monthly </w:t>
      </w:r>
      <w:r w:rsidRPr="005A5E8B">
        <w:t>safety meetings</w:t>
      </w:r>
    </w:p>
    <w:p w14:paraId="2A6B9B24" w14:textId="2FD19E29" w:rsidR="00B102AB" w:rsidRPr="005A5E8B" w:rsidRDefault="00B102AB" w:rsidP="00B102AB">
      <w:pPr>
        <w:pStyle w:val="PR3"/>
      </w:pPr>
      <w:r w:rsidRPr="005A5E8B">
        <w:t>Review of safety requirements at progress meetings</w:t>
      </w:r>
    </w:p>
    <w:p w14:paraId="7D2B74D0" w14:textId="19096EB2" w:rsidR="00B102AB" w:rsidRPr="005A5E8B" w:rsidRDefault="00B102AB" w:rsidP="00B102AB">
      <w:pPr>
        <w:pStyle w:val="PR3"/>
      </w:pPr>
      <w:r w:rsidRPr="005A5E8B">
        <w:t xml:space="preserve">Compilation and maintenance of </w:t>
      </w:r>
      <w:r w:rsidR="007207F5">
        <w:t>Safety Data Shee</w:t>
      </w:r>
      <w:r w:rsidR="007207F5" w:rsidRPr="007207F5">
        <w:t>ts (</w:t>
      </w:r>
      <w:r w:rsidRPr="007207F5">
        <w:t>SDS</w:t>
      </w:r>
      <w:r w:rsidR="007207F5" w:rsidRPr="007207F5">
        <w:t>)</w:t>
      </w:r>
      <w:r w:rsidRPr="005A5E8B">
        <w:t xml:space="preserve"> and safety reference materials</w:t>
      </w:r>
    </w:p>
    <w:p w14:paraId="072D4D5F" w14:textId="708E6285" w:rsidR="00B102AB" w:rsidRPr="005A5E8B" w:rsidRDefault="00B102AB" w:rsidP="00B102AB">
      <w:pPr>
        <w:pStyle w:val="PR3"/>
      </w:pPr>
      <w:r w:rsidRPr="005A5E8B">
        <w:t>Tracking and resolution of safety violations</w:t>
      </w:r>
    </w:p>
    <w:p w14:paraId="6FFDE816" w14:textId="21667E7B" w:rsidR="00B102AB" w:rsidRPr="005A5E8B" w:rsidRDefault="00B102AB" w:rsidP="00B102AB">
      <w:pPr>
        <w:pStyle w:val="PR3"/>
      </w:pPr>
      <w:r w:rsidRPr="005A5E8B">
        <w:t>Site personnel and visitor compliance with site safety and health requirements and APP</w:t>
      </w:r>
    </w:p>
    <w:p w14:paraId="7ABD8521" w14:textId="740EF964" w:rsidR="00770E05" w:rsidRPr="005A5E8B" w:rsidRDefault="00B102AB" w:rsidP="00B102AB">
      <w:pPr>
        <w:pStyle w:val="PR3"/>
      </w:pPr>
      <w:r w:rsidRPr="005A5E8B">
        <w:t>Investigation and reporting of accidents and injuries</w:t>
      </w:r>
    </w:p>
    <w:p w14:paraId="53A94DFB" w14:textId="77777777" w:rsidR="00AD7932" w:rsidRDefault="00AD7932" w:rsidP="001E07CA">
      <w:pPr>
        <w:pStyle w:val="PR1"/>
      </w:pPr>
      <w:r>
        <w:t>Qualifications of Employees:</w:t>
      </w:r>
    </w:p>
    <w:p w14:paraId="21216DED" w14:textId="77777777" w:rsidR="00AD7932" w:rsidRDefault="00BA1B02" w:rsidP="001E07CA">
      <w:pPr>
        <w:pStyle w:val="PR2"/>
        <w:spacing w:before="240"/>
      </w:pPr>
      <w:r>
        <w:t>P</w:t>
      </w:r>
      <w:r w:rsidR="00214C40">
        <w:t>hysically</w:t>
      </w:r>
      <w:r w:rsidR="00AD7932">
        <w:t xml:space="preserve"> </w:t>
      </w:r>
      <w:r w:rsidR="004F7D0A">
        <w:t xml:space="preserve">and able </w:t>
      </w:r>
      <w:r w:rsidR="00AD7932">
        <w:t>to perform their assigned duties in a safe manner.</w:t>
      </w:r>
    </w:p>
    <w:p w14:paraId="1A82EB7A" w14:textId="77777777" w:rsidR="00AD7932" w:rsidRDefault="00AD7932" w:rsidP="001E07CA">
      <w:pPr>
        <w:pStyle w:val="PR2"/>
      </w:pPr>
      <w:r>
        <w:t xml:space="preserve">Do not allow employees whose ability or alertness is impaired because of </w:t>
      </w:r>
      <w:r w:rsidR="004F7D0A">
        <w:t>prescription or illegal drug use</w:t>
      </w:r>
      <w:r>
        <w:t>, fatigue, illness, intoxication, or other conditions that may expose themselves or others to injury</w:t>
      </w:r>
      <w:r w:rsidR="006E6DCB">
        <w:t xml:space="preserve"> to perform work</w:t>
      </w:r>
      <w:r>
        <w:t>.</w:t>
      </w:r>
    </w:p>
    <w:p w14:paraId="2B905AA6" w14:textId="282D34E3" w:rsidR="00AD7932" w:rsidRDefault="009F6FC3" w:rsidP="001E07CA">
      <w:pPr>
        <w:pStyle w:val="PR2"/>
      </w:pPr>
      <w:r w:rsidRPr="00DE39A5">
        <w:t xml:space="preserve">Provide operating instructions for equipment. </w:t>
      </w:r>
      <w:r w:rsidR="00AD7932" w:rsidRPr="00DE39A5">
        <w:t>Operators</w:t>
      </w:r>
      <w:r w:rsidR="00AD7932">
        <w:t xml:space="preserve"> of vehicles, hoisting equipment, and hazardous plant equipment shall be able t</w:t>
      </w:r>
      <w:r w:rsidR="006E6DCB">
        <w:t>o understand signs, signals,</w:t>
      </w:r>
      <w:r w:rsidR="00AD7932">
        <w:t xml:space="preserve"> operating instructions, and be </w:t>
      </w:r>
      <w:r w:rsidR="0083681D">
        <w:t xml:space="preserve">fully </w:t>
      </w:r>
      <w:r w:rsidR="00AD7932">
        <w:t>capable of operating such equipment</w:t>
      </w:r>
      <w:r w:rsidR="000A483F">
        <w:t xml:space="preserve">. </w:t>
      </w:r>
      <w:r w:rsidR="006E6DCB">
        <w:t>Retain copies of</w:t>
      </w:r>
      <w:r w:rsidR="003C1687">
        <w:t xml:space="preserve"> operator licenses and</w:t>
      </w:r>
      <w:r w:rsidR="00DF430F" w:rsidRPr="00DF430F">
        <w:t xml:space="preserve"> certifications onsite.</w:t>
      </w:r>
    </w:p>
    <w:p w14:paraId="5BF2560A" w14:textId="77777777" w:rsidR="00AD7932" w:rsidRDefault="00AD7932" w:rsidP="001E07CA">
      <w:pPr>
        <w:pStyle w:val="ART"/>
      </w:pPr>
      <w:r>
        <w:t>ACCIDENT REPORTING</w:t>
      </w:r>
    </w:p>
    <w:p w14:paraId="7ADB9F43" w14:textId="78C61CE4" w:rsidR="00BA1B02" w:rsidRDefault="00AD7932" w:rsidP="001E07CA">
      <w:pPr>
        <w:pStyle w:val="PR1"/>
      </w:pPr>
      <w:r>
        <w:t xml:space="preserve">Reportable Accidents: </w:t>
      </w:r>
      <w:r w:rsidR="006E6DCB">
        <w:t>Defined</w:t>
      </w:r>
      <w:r>
        <w:t xml:space="preserve"> as</w:t>
      </w:r>
      <w:r w:rsidR="006E6DCB">
        <w:t>:</w:t>
      </w:r>
      <w:r>
        <w:t xml:space="preserve"> death, occupational disease, </w:t>
      </w:r>
      <w:r w:rsidR="006E6DCB">
        <w:t xml:space="preserve">and/or </w:t>
      </w:r>
      <w:r>
        <w:t>traumatic in</w:t>
      </w:r>
      <w:r w:rsidR="006E6DCB">
        <w:t>jury to employees or the public; fires;</w:t>
      </w:r>
      <w:r w:rsidR="00F412E1">
        <w:t xml:space="preserve"> </w:t>
      </w:r>
      <w:r w:rsidR="00432697">
        <w:t>and</w:t>
      </w:r>
      <w:r w:rsidR="006E6DCB">
        <w:t>/or</w:t>
      </w:r>
      <w:r w:rsidR="00432697">
        <w:t xml:space="preserve"> property</w:t>
      </w:r>
      <w:r>
        <w:t xml:space="preserve"> damage by accident in excess of $100</w:t>
      </w:r>
      <w:r w:rsidR="00F412E1">
        <w:t>.</w:t>
      </w:r>
    </w:p>
    <w:p w14:paraId="5679C12E" w14:textId="77777777" w:rsidR="00BA1B02" w:rsidRDefault="00AD7932" w:rsidP="007207F5">
      <w:pPr>
        <w:pStyle w:val="PR2"/>
        <w:spacing w:before="240"/>
      </w:pPr>
      <w:r>
        <w:t>Notify Contracting Officer immediately in the e</w:t>
      </w:r>
      <w:r w:rsidR="006E6DCB">
        <w:t xml:space="preserve">vent of a reportable accident. </w:t>
      </w:r>
    </w:p>
    <w:p w14:paraId="17F4D4A9" w14:textId="61763098" w:rsidR="00AD7932" w:rsidRDefault="006E6DCB" w:rsidP="00BA1B02">
      <w:pPr>
        <w:pStyle w:val="PR2"/>
      </w:pPr>
      <w:r>
        <w:t>F</w:t>
      </w:r>
      <w:r w:rsidR="00AD7932">
        <w:t>ill out and forward</w:t>
      </w:r>
      <w:r w:rsidR="00C42D1F" w:rsidRPr="00C42D1F">
        <w:t xml:space="preserve"> </w:t>
      </w:r>
      <w:r w:rsidR="00C42D1F">
        <w:t>an Accident/P</w:t>
      </w:r>
      <w:r w:rsidR="00C42D1F" w:rsidRPr="00DE39A5">
        <w:t xml:space="preserve">roperty Damage Report Form </w:t>
      </w:r>
      <w:r w:rsidR="00DE39A5" w:rsidRPr="00DE39A5">
        <w:t xml:space="preserve">(CM-22) </w:t>
      </w:r>
      <w:r w:rsidR="00AD7932" w:rsidRPr="00DE39A5">
        <w:t xml:space="preserve">to Contracting Officer </w:t>
      </w:r>
      <w:r w:rsidR="00C42D1F" w:rsidRPr="00DE39A5">
        <w:t xml:space="preserve">within </w:t>
      </w:r>
      <w:r w:rsidR="00DC5583">
        <w:t>7</w:t>
      </w:r>
      <w:r w:rsidR="00C42D1F" w:rsidRPr="00DE39A5">
        <w:t xml:space="preserve"> days of a reportable accident</w:t>
      </w:r>
      <w:r w:rsidR="00AD7932" w:rsidRPr="00DE39A5">
        <w:t xml:space="preserve">. </w:t>
      </w:r>
      <w:r w:rsidR="00C42D1F" w:rsidRPr="00DE39A5">
        <w:t>Obtain form</w:t>
      </w:r>
      <w:r w:rsidR="00AD7932" w:rsidRPr="00DE39A5">
        <w:t xml:space="preserve"> from Contracting Officer.</w:t>
      </w:r>
    </w:p>
    <w:p w14:paraId="268F0DCB" w14:textId="078E1837" w:rsidR="00940C13" w:rsidRDefault="00940C13" w:rsidP="001E07CA">
      <w:pPr>
        <w:pStyle w:val="PRT"/>
      </w:pPr>
      <w:r>
        <w:t>PRODUCTS</w:t>
      </w:r>
    </w:p>
    <w:p w14:paraId="5910F9A3" w14:textId="77777777" w:rsidR="00AD7932" w:rsidRDefault="00AD7932" w:rsidP="001E07CA">
      <w:pPr>
        <w:pStyle w:val="ART"/>
      </w:pPr>
      <w:r>
        <w:t>ACCIDENT PREVENTION PLAN</w:t>
      </w:r>
      <w:r w:rsidR="00DF430F">
        <w:t xml:space="preserve"> (APP)</w:t>
      </w:r>
    </w:p>
    <w:p w14:paraId="7B45DAB2" w14:textId="2810E0DC" w:rsidR="00AD7932" w:rsidRPr="00315B74" w:rsidRDefault="009F6FC3" w:rsidP="001E07CA">
      <w:pPr>
        <w:pStyle w:val="PR1"/>
      </w:pPr>
      <w:r w:rsidRPr="00315B74">
        <w:t>APP</w:t>
      </w:r>
      <w:r w:rsidR="00AD7932" w:rsidRPr="00315B74">
        <w:t xml:space="preserve"> shall </w:t>
      </w:r>
      <w:r w:rsidR="00F412E1" w:rsidRPr="00315B74">
        <w:t xml:space="preserve">be written to comply with OSHA and project requirements </w:t>
      </w:r>
      <w:r w:rsidR="00C42D1F" w:rsidRPr="00315B74">
        <w:t>(</w:t>
      </w:r>
      <w:r w:rsidR="00D654FF" w:rsidRPr="00315B74">
        <w:t xml:space="preserve">generic plan is not acceptable) </w:t>
      </w:r>
      <w:r w:rsidR="00F412E1" w:rsidRPr="00315B74">
        <w:t>including but not limited to</w:t>
      </w:r>
      <w:r w:rsidR="00C10428">
        <w:t>:</w:t>
      </w:r>
    </w:p>
    <w:p w14:paraId="41E3E1DD" w14:textId="6CA6697A" w:rsidR="00BC5AAE" w:rsidRPr="00315B74" w:rsidRDefault="00BC5AAE" w:rsidP="001E07CA">
      <w:pPr>
        <w:pStyle w:val="PR2"/>
        <w:spacing w:before="240"/>
      </w:pPr>
      <w:r w:rsidRPr="00315B74">
        <w:t>Name</w:t>
      </w:r>
      <w:r w:rsidR="00F63EBB" w:rsidRPr="00315B74">
        <w:t xml:space="preserve"> and qualifications</w:t>
      </w:r>
      <w:r w:rsidRPr="00315B74">
        <w:t xml:space="preserve"> of </w:t>
      </w:r>
      <w:r w:rsidR="00C42D1F" w:rsidRPr="00315B74">
        <w:t xml:space="preserve">supervisor </w:t>
      </w:r>
      <w:r w:rsidRPr="00315B74">
        <w:t>responsible</w:t>
      </w:r>
      <w:r w:rsidR="00C42D1F" w:rsidRPr="00315B74">
        <w:t xml:space="preserve"> to carry out</w:t>
      </w:r>
      <w:r w:rsidRPr="00315B74">
        <w:t xml:space="preserve"> program</w:t>
      </w:r>
      <w:r w:rsidR="00C10428">
        <w:t>.</w:t>
      </w:r>
    </w:p>
    <w:p w14:paraId="5E5CB738" w14:textId="38FD68B3" w:rsidR="00BC5AAE" w:rsidRPr="00315B74" w:rsidRDefault="00BC5AAE" w:rsidP="001E07CA">
      <w:pPr>
        <w:pStyle w:val="PR2"/>
      </w:pPr>
      <w:r w:rsidRPr="00315B74">
        <w:t>Weekly and monthly safety meetings</w:t>
      </w:r>
      <w:r w:rsidR="00214C40" w:rsidRPr="00315B74">
        <w:t xml:space="preserve"> shall be documented with topic</w:t>
      </w:r>
      <w:r w:rsidR="00C42D1F" w:rsidRPr="00315B74">
        <w:t>s</w:t>
      </w:r>
      <w:r w:rsidR="00214C40" w:rsidRPr="00315B74">
        <w:t xml:space="preserve"> and attendees</w:t>
      </w:r>
      <w:r w:rsidR="00C10428">
        <w:t>.</w:t>
      </w:r>
    </w:p>
    <w:p w14:paraId="25EDDAAD" w14:textId="77777777" w:rsidR="00BC5AAE" w:rsidRPr="00315B74" w:rsidRDefault="00BC5AAE" w:rsidP="001E07CA">
      <w:pPr>
        <w:pStyle w:val="PR2"/>
      </w:pPr>
      <w:r w:rsidRPr="00315B74">
        <w:t>First aid</w:t>
      </w:r>
      <w:r w:rsidR="00DF430F" w:rsidRPr="00315B74">
        <w:t xml:space="preserve"> and rescue</w:t>
      </w:r>
      <w:r w:rsidRPr="00315B74">
        <w:t xml:space="preserve"> procedures.</w:t>
      </w:r>
    </w:p>
    <w:p w14:paraId="30EAF7F0" w14:textId="77777777" w:rsidR="00BC5AAE" w:rsidRPr="00315B74" w:rsidRDefault="000A483F" w:rsidP="001E07CA">
      <w:pPr>
        <w:pStyle w:val="PR2"/>
      </w:pPr>
      <w:r w:rsidRPr="00315B74">
        <w:t>Job Hazard Analysis (JHA)</w:t>
      </w:r>
      <w:r w:rsidR="007B6229" w:rsidRPr="00315B74">
        <w:t xml:space="preserve"> </w:t>
      </w:r>
      <w:r w:rsidRPr="00315B74">
        <w:t>for</w:t>
      </w:r>
      <w:r w:rsidR="00C42D1F" w:rsidRPr="00315B74">
        <w:t xml:space="preserve"> each major phase.</w:t>
      </w:r>
      <w:r w:rsidRPr="00315B74">
        <w:t xml:space="preserve"> </w:t>
      </w:r>
      <w:r w:rsidR="00C42D1F" w:rsidRPr="00315B74">
        <w:t>L</w:t>
      </w:r>
      <w:r w:rsidRPr="00315B74">
        <w:t>ist of hazards associated</w:t>
      </w:r>
      <w:r w:rsidR="00BC5AAE" w:rsidRPr="00315B74">
        <w:t xml:space="preserve"> and methods proposed to </w:t>
      </w:r>
      <w:r w:rsidR="004F7D0A" w:rsidRPr="00315B74">
        <w:t xml:space="preserve">provide for </w:t>
      </w:r>
      <w:r w:rsidR="00BC5AAE" w:rsidRPr="00315B74">
        <w:t xml:space="preserve">property protection and safety of the public, National Park Service personnel, and Contractor's employees. </w:t>
      </w:r>
      <w:r w:rsidR="007B6229" w:rsidRPr="00315B74">
        <w:t>Include</w:t>
      </w:r>
      <w:r w:rsidR="00C42D1F" w:rsidRPr="00315B74">
        <w:t xml:space="preserve"> </w:t>
      </w:r>
      <w:r w:rsidR="00BC5AAE" w:rsidRPr="00315B74">
        <w:t>initial and continuing</w:t>
      </w:r>
      <w:r w:rsidR="00C42D1F" w:rsidRPr="00315B74">
        <w:t xml:space="preserve"> training</w:t>
      </w:r>
      <w:r w:rsidR="00BC5AAE" w:rsidRPr="00315B74">
        <w:t>.</w:t>
      </w:r>
    </w:p>
    <w:p w14:paraId="647B9C27" w14:textId="1F4E6930" w:rsidR="008A3F5D" w:rsidRDefault="00BC5AAE" w:rsidP="00FA5961">
      <w:pPr>
        <w:pStyle w:val="PR2"/>
      </w:pPr>
      <w:r w:rsidRPr="00FA5961">
        <w:t>Planning for possible emergency situations</w:t>
      </w:r>
      <w:r w:rsidR="00C10428">
        <w:t>, a</w:t>
      </w:r>
      <w:r w:rsidR="00F51808" w:rsidRPr="00FA5961">
        <w:t xml:space="preserve">s detailed in Article 1.2. </w:t>
      </w:r>
      <w:r w:rsidR="00E40BE3" w:rsidRPr="00FA5961">
        <w:t xml:space="preserve">Such planning shall take </w:t>
      </w:r>
      <w:r w:rsidRPr="00FA5961">
        <w:t>nature of construction, site conditions, and degree of exposure of persons and property</w:t>
      </w:r>
      <w:r w:rsidR="00E40BE3" w:rsidRPr="00FA5961">
        <w:t xml:space="preserve"> into consideration.</w:t>
      </w:r>
    </w:p>
    <w:p w14:paraId="02B1C393" w14:textId="40BE8843" w:rsidR="00FA5961" w:rsidRDefault="00FA5961" w:rsidP="00C10428">
      <w:pPr>
        <w:pStyle w:val="CMT"/>
      </w:pPr>
      <w:r w:rsidRPr="001E2E1A">
        <w:lastRenderedPageBreak/>
        <w:t xml:space="preserve">If explosives are not required or allowed on project, delete paragraph below. If explosives are to be used on project, include paragraph 6 below, and include Specification Section 01 35 25 </w:t>
      </w:r>
      <w:r w:rsidR="00005824">
        <w:t>"</w:t>
      </w:r>
      <w:r w:rsidRPr="001E2E1A">
        <w:t>Explosives</w:t>
      </w:r>
      <w:r w:rsidR="00005824">
        <w:t>"</w:t>
      </w:r>
      <w:r w:rsidRPr="001E2E1A">
        <w:t xml:space="preserve"> modified for specific project</w:t>
      </w:r>
    </w:p>
    <w:p w14:paraId="45EFBCB2" w14:textId="34E38C21" w:rsidR="008A3F5D" w:rsidRDefault="008A3F5D" w:rsidP="008A3F5D">
      <w:pPr>
        <w:pStyle w:val="PR2"/>
      </w:pPr>
      <w:r>
        <w:t xml:space="preserve">Blasting Plan Requirements: See Section 01 35 25 </w:t>
      </w:r>
      <w:r w:rsidR="00005824">
        <w:t>"</w:t>
      </w:r>
      <w:r>
        <w:t>Explosives</w:t>
      </w:r>
      <w:r w:rsidR="00C10428">
        <w:t>.</w:t>
      </w:r>
      <w:r w:rsidR="00005824">
        <w:t>"</w:t>
      </w:r>
    </w:p>
    <w:p w14:paraId="1926D2F5" w14:textId="77777777" w:rsidR="00C657CF" w:rsidRDefault="00C657CF" w:rsidP="009C0021">
      <w:pPr>
        <w:pStyle w:val="ART"/>
        <w:tabs>
          <w:tab w:val="left" w:pos="4050"/>
        </w:tabs>
      </w:pPr>
      <w:r>
        <w:t>FIRST AID FACILITIES</w:t>
      </w:r>
    </w:p>
    <w:p w14:paraId="0177AFC3" w14:textId="77777777" w:rsidR="00C657CF" w:rsidRDefault="00C657CF" w:rsidP="001E07CA">
      <w:pPr>
        <w:pStyle w:val="PR1"/>
      </w:pPr>
      <w:r>
        <w:t>Pro</w:t>
      </w:r>
      <w:r w:rsidR="00E40BE3">
        <w:t>vide adequate facilities for</w:t>
      </w:r>
      <w:r>
        <w:t xml:space="preserve"> number of employees and</w:t>
      </w:r>
      <w:r w:rsidR="00411D28">
        <w:t xml:space="preserve"> app</w:t>
      </w:r>
      <w:r w:rsidR="00411D28" w:rsidRPr="00082232">
        <w:t>ropriate to</w:t>
      </w:r>
      <w:r w:rsidRPr="00082232">
        <w:t xml:space="preserve"> </w:t>
      </w:r>
      <w:r w:rsidR="007B6229" w:rsidRPr="00082232">
        <w:t xml:space="preserve">construction </w:t>
      </w:r>
      <w:r w:rsidR="0083681D" w:rsidRPr="00082232">
        <w:t>hazards</w:t>
      </w:r>
      <w:r w:rsidRPr="00082232">
        <w:t>.</w:t>
      </w:r>
    </w:p>
    <w:p w14:paraId="679E8C80" w14:textId="77777777" w:rsidR="00C657CF" w:rsidRDefault="00C657CF" w:rsidP="001E07CA">
      <w:pPr>
        <w:pStyle w:val="ART"/>
      </w:pPr>
      <w:r>
        <w:t>PERSONNEL PROTECTIVE EQUIPMENT</w:t>
      </w:r>
      <w:r w:rsidR="007B6229">
        <w:t xml:space="preserve"> (PPE)</w:t>
      </w:r>
    </w:p>
    <w:p w14:paraId="48810156" w14:textId="77777777" w:rsidR="00C657CF" w:rsidRDefault="00DF430F" w:rsidP="001E07CA">
      <w:pPr>
        <w:pStyle w:val="PR1"/>
      </w:pPr>
      <w:r>
        <w:t>Selection shall c</w:t>
      </w:r>
      <w:r w:rsidR="001C09A8">
        <w:t>onform to OSHA Subpart E.</w:t>
      </w:r>
    </w:p>
    <w:p w14:paraId="181D28B2" w14:textId="77777777" w:rsidR="00940C13" w:rsidRDefault="00940C13" w:rsidP="001E07CA">
      <w:pPr>
        <w:pStyle w:val="PRT"/>
      </w:pPr>
      <w:r>
        <w:t>EXECUTION</w:t>
      </w:r>
    </w:p>
    <w:p w14:paraId="31AEF015" w14:textId="77777777" w:rsidR="00144520" w:rsidRPr="00082232" w:rsidRDefault="00144520" w:rsidP="00144520">
      <w:pPr>
        <w:pStyle w:val="ART"/>
      </w:pPr>
      <w:r w:rsidRPr="00082232">
        <w:t>DAILY SAFETY INSPECTIONS</w:t>
      </w:r>
    </w:p>
    <w:p w14:paraId="1F3D310B" w14:textId="77777777" w:rsidR="00144520" w:rsidRPr="00082232" w:rsidRDefault="00144520" w:rsidP="00144520">
      <w:pPr>
        <w:pStyle w:val="PR1"/>
      </w:pPr>
      <w:r w:rsidRPr="00082232">
        <w:t>Conduct daily safety inspections and maintain daily safety reports which include:</w:t>
      </w:r>
    </w:p>
    <w:p w14:paraId="098F3D8E" w14:textId="64687D26" w:rsidR="00144520" w:rsidRPr="00082232" w:rsidRDefault="00144520" w:rsidP="00144520">
      <w:pPr>
        <w:pStyle w:val="PR2"/>
      </w:pPr>
      <w:r w:rsidRPr="00082232">
        <w:t>Area/operation inspected</w:t>
      </w:r>
    </w:p>
    <w:p w14:paraId="573919CC" w14:textId="1795F745" w:rsidR="00144520" w:rsidRPr="00082232" w:rsidRDefault="00E40BE3" w:rsidP="00144520">
      <w:pPr>
        <w:pStyle w:val="PR2"/>
      </w:pPr>
      <w:r w:rsidRPr="00082232">
        <w:t>Date of inspection</w:t>
      </w:r>
    </w:p>
    <w:p w14:paraId="449F7D34" w14:textId="6F3BCB16" w:rsidR="00144520" w:rsidRPr="00082232" w:rsidRDefault="00144520" w:rsidP="00144520">
      <w:pPr>
        <w:pStyle w:val="PR2"/>
      </w:pPr>
      <w:r w:rsidRPr="00082232">
        <w:t>Identified hazards</w:t>
      </w:r>
    </w:p>
    <w:p w14:paraId="3593026B" w14:textId="63EAED99" w:rsidR="00144520" w:rsidRPr="00082232" w:rsidRDefault="00144520" w:rsidP="00144520">
      <w:pPr>
        <w:pStyle w:val="PR2"/>
      </w:pPr>
      <w:r w:rsidRPr="00082232">
        <w:t>Corrective actions taken</w:t>
      </w:r>
    </w:p>
    <w:p w14:paraId="63D08422" w14:textId="77777777" w:rsidR="00C657CF" w:rsidRDefault="00C657CF" w:rsidP="001E07CA">
      <w:pPr>
        <w:pStyle w:val="ART"/>
      </w:pPr>
      <w:r>
        <w:t>EMERGENCY INSTRUCTIONS</w:t>
      </w:r>
    </w:p>
    <w:p w14:paraId="5169EE35" w14:textId="77777777" w:rsidR="00C657CF" w:rsidRDefault="00C657CF" w:rsidP="001E07CA">
      <w:pPr>
        <w:pStyle w:val="PR1"/>
      </w:pPr>
      <w:r>
        <w:t>Post telephone numbers and reporting instructions for ambulance, physician, hospital, fire department, and police</w:t>
      </w:r>
      <w:r w:rsidR="00E40BE3">
        <w:t xml:space="preserve"> in conspicuous locations at</w:t>
      </w:r>
      <w:r>
        <w:t xml:space="preserve"> work site.</w:t>
      </w:r>
    </w:p>
    <w:p w14:paraId="67E449A2" w14:textId="77777777" w:rsidR="00C657CF" w:rsidRDefault="00C657CF" w:rsidP="001E07CA">
      <w:pPr>
        <w:pStyle w:val="ART"/>
      </w:pPr>
      <w:r>
        <w:t>FIRE AND LIFE SAFETY</w:t>
      </w:r>
    </w:p>
    <w:p w14:paraId="3BE9B8A6" w14:textId="69FFEC5D" w:rsidR="00C657CF" w:rsidRDefault="00C657CF" w:rsidP="001E07CA">
      <w:pPr>
        <w:pStyle w:val="PR1"/>
      </w:pPr>
      <w:r>
        <w:t>Comply with requirements of</w:t>
      </w:r>
      <w:r w:rsidR="007706EB">
        <w:t xml:space="preserve"> </w:t>
      </w:r>
      <w:r w:rsidR="007706EB" w:rsidRPr="007C0C8A">
        <w:rPr>
          <w:b/>
          <w:bCs/>
        </w:rPr>
        <w:t>&lt;List Edition&gt;</w:t>
      </w:r>
      <w:r w:rsidR="007706EB">
        <w:t xml:space="preserve"> International Fire Code </w:t>
      </w:r>
      <w:r w:rsidR="007706EB" w:rsidRPr="007C0C8A">
        <w:rPr>
          <w:b/>
          <w:bCs/>
        </w:rPr>
        <w:t>&lt;List current applicable chapter, Chapter 33 Fire Safety During Construction and Demolition&gt;</w:t>
      </w:r>
      <w:r w:rsidR="007706EB">
        <w:t>.</w:t>
      </w:r>
    </w:p>
    <w:p w14:paraId="105D8842" w14:textId="77777777" w:rsidR="007B6229" w:rsidRDefault="007B6229" w:rsidP="007B6229">
      <w:pPr>
        <w:pStyle w:val="ART"/>
      </w:pPr>
      <w:r>
        <w:t>HAZARDOUS MATERIALS</w:t>
      </w:r>
    </w:p>
    <w:p w14:paraId="6F40F82F" w14:textId="77777777" w:rsidR="007E620C" w:rsidRPr="007E620C" w:rsidRDefault="007E620C" w:rsidP="007E620C">
      <w:pPr>
        <w:pStyle w:val="PR1"/>
      </w:pPr>
      <w:r>
        <w:t>Hazardous materials: Explosive, flammable, poisonous, corrosive, oxidizing, irritating, or otherwise harmful substances that could cause death or injury.</w:t>
      </w:r>
    </w:p>
    <w:p w14:paraId="2A7E035C" w14:textId="633781C2" w:rsidR="00C657CF" w:rsidRDefault="00C657CF" w:rsidP="001E07CA">
      <w:pPr>
        <w:pStyle w:val="PR1"/>
      </w:pPr>
      <w:r>
        <w:t>S</w:t>
      </w:r>
      <w:r w:rsidRPr="00214246">
        <w:t xml:space="preserve">tore hazardous materials in accordance with manufacturer’s and </w:t>
      </w:r>
      <w:r w:rsidR="00DF430F" w:rsidRPr="00DF430F">
        <w:t>OSHA Subpart D</w:t>
      </w:r>
      <w:r w:rsidR="00DF430F">
        <w:t xml:space="preserve"> </w:t>
      </w:r>
      <w:r w:rsidR="00AA0234">
        <w:t>requirements</w:t>
      </w:r>
      <w:r>
        <w:t>.</w:t>
      </w:r>
      <w:r w:rsidR="00D654FF">
        <w:t xml:space="preserve"> Maintain </w:t>
      </w:r>
      <w:r w:rsidR="00AA0234">
        <w:t>Safety Data Sheets (SDS)</w:t>
      </w:r>
      <w:r w:rsidR="00D654FF">
        <w:t xml:space="preserve"> for each chemical</w:t>
      </w:r>
      <w:r w:rsidR="00E40BE3" w:rsidRPr="00E40BE3">
        <w:t xml:space="preserve"> </w:t>
      </w:r>
      <w:r w:rsidR="00E40BE3">
        <w:t>readily available on site.</w:t>
      </w:r>
    </w:p>
    <w:p w14:paraId="3F53A3A2" w14:textId="7E4CDE51" w:rsidR="00C657CF" w:rsidRDefault="00C657CF" w:rsidP="001E07CA">
      <w:pPr>
        <w:pStyle w:val="PR2"/>
        <w:spacing w:before="240"/>
      </w:pPr>
      <w:r>
        <w:t>I</w:t>
      </w:r>
      <w:r w:rsidRPr="00214246">
        <w:t xml:space="preserve">mmediately report spills of hazardous materials to the </w:t>
      </w:r>
      <w:r w:rsidR="00C10428">
        <w:t>P</w:t>
      </w:r>
      <w:r w:rsidRPr="00214246">
        <w:t>ark</w:t>
      </w:r>
      <w:r>
        <w:t>.</w:t>
      </w:r>
    </w:p>
    <w:p w14:paraId="06B95512" w14:textId="77777777" w:rsidR="00C657CF" w:rsidRDefault="00C657CF" w:rsidP="001E07CA">
      <w:pPr>
        <w:pStyle w:val="PR2"/>
      </w:pPr>
      <w:r>
        <w:t>M</w:t>
      </w:r>
      <w:r w:rsidRPr="00214246">
        <w:t>aintain a spill emergency response kit.</w:t>
      </w:r>
    </w:p>
    <w:p w14:paraId="0F015781" w14:textId="77777777" w:rsidR="002A6E44" w:rsidRDefault="002A6E44" w:rsidP="001E07CA">
      <w:pPr>
        <w:pStyle w:val="PR2"/>
      </w:pPr>
      <w:r>
        <w:t xml:space="preserve">Train employees how to respond to a spill and </w:t>
      </w:r>
      <w:r w:rsidR="00E40BE3">
        <w:t>use</w:t>
      </w:r>
      <w:r w:rsidR="004B7C1E">
        <w:t xml:space="preserve"> emergency response</w:t>
      </w:r>
      <w:r>
        <w:t xml:space="preserve"> kit.</w:t>
      </w:r>
    </w:p>
    <w:p w14:paraId="418699AC" w14:textId="77777777" w:rsidR="00C657CF" w:rsidRDefault="00C657CF" w:rsidP="001E07CA">
      <w:pPr>
        <w:pStyle w:val="ART"/>
      </w:pPr>
      <w:r>
        <w:lastRenderedPageBreak/>
        <w:t>PROTECTIVE EQUIPMENT</w:t>
      </w:r>
    </w:p>
    <w:p w14:paraId="63C242F5" w14:textId="537D4AF7" w:rsidR="00C657CF" w:rsidRDefault="00C657CF" w:rsidP="001E07CA">
      <w:pPr>
        <w:pStyle w:val="PR1"/>
      </w:pPr>
      <w:r>
        <w:t>Inspect personal protective equipment daily and maintain in a serviceable condition. Clean, sanitize, and repair</w:t>
      </w:r>
      <w:r w:rsidR="0083681D">
        <w:t xml:space="preserve"> personal items</w:t>
      </w:r>
      <w:r w:rsidR="00E40BE3">
        <w:t xml:space="preserve"> as appropriate</w:t>
      </w:r>
      <w:r>
        <w:t xml:space="preserve"> before issuing to another individual.</w:t>
      </w:r>
    </w:p>
    <w:p w14:paraId="2E8FAB4A" w14:textId="77777777" w:rsidR="00C657CF" w:rsidRDefault="00C657CF" w:rsidP="001E07CA">
      <w:pPr>
        <w:pStyle w:val="ART"/>
      </w:pPr>
      <w:r>
        <w:t>SAFETY MEETINGS</w:t>
      </w:r>
    </w:p>
    <w:p w14:paraId="58AAFA24" w14:textId="78126ADE" w:rsidR="00C657CF" w:rsidRPr="00315B74" w:rsidRDefault="00C657CF" w:rsidP="001E07CA">
      <w:pPr>
        <w:pStyle w:val="PR1"/>
      </w:pPr>
      <w:r>
        <w:t xml:space="preserve">As a minimum, conduct </w:t>
      </w:r>
      <w:r w:rsidR="00DF430F">
        <w:t xml:space="preserve">one </w:t>
      </w:r>
      <w:r>
        <w:t>weekly 15</w:t>
      </w:r>
      <w:r>
        <w:noBreakHyphen/>
      </w:r>
      <w:r w:rsidR="00006AB4">
        <w:t xml:space="preserve">minute </w:t>
      </w:r>
      <w:r w:rsidR="00005824">
        <w:t>"</w:t>
      </w:r>
      <w:r w:rsidR="00006AB4">
        <w:t>toolbox</w:t>
      </w:r>
      <w:r w:rsidR="00005824">
        <w:t>"</w:t>
      </w:r>
      <w:r w:rsidR="00006AB4">
        <w:t xml:space="preserve"> s</w:t>
      </w:r>
      <w:r w:rsidR="00006AB4" w:rsidRPr="00315B74">
        <w:t>afety meeting</w:t>
      </w:r>
      <w:r w:rsidRPr="00315B74">
        <w:t xml:space="preserve"> conducted by a foreman </w:t>
      </w:r>
      <w:r w:rsidR="0092198A" w:rsidRPr="00315B74">
        <w:t xml:space="preserve">or supervisor </w:t>
      </w:r>
      <w:r w:rsidR="00E40BE3" w:rsidRPr="00315B74">
        <w:t xml:space="preserve">and attended by construction personnel at </w:t>
      </w:r>
      <w:r w:rsidRPr="00315B74">
        <w:t>worksite.</w:t>
      </w:r>
      <w:r w:rsidR="00B97522" w:rsidRPr="00315B74">
        <w:t xml:space="preserve"> Topics </w:t>
      </w:r>
      <w:r w:rsidR="007448C2" w:rsidRPr="00315B74">
        <w:t>shall</w:t>
      </w:r>
      <w:r w:rsidR="00B97522" w:rsidRPr="00315B74">
        <w:t xml:space="preserve"> coincide </w:t>
      </w:r>
      <w:r w:rsidR="007448C2" w:rsidRPr="00315B74">
        <w:t xml:space="preserve">with work scheduled for </w:t>
      </w:r>
      <w:r w:rsidR="00B97522" w:rsidRPr="00315B74">
        <w:t>following week. Document and submit meeting minutes to Contracting Officer wi</w:t>
      </w:r>
      <w:r w:rsidR="00E40BE3" w:rsidRPr="00315B74">
        <w:t>thin one day after</w:t>
      </w:r>
      <w:r w:rsidR="00B97522" w:rsidRPr="00315B74">
        <w:t xml:space="preserve"> meeting.</w:t>
      </w:r>
    </w:p>
    <w:p w14:paraId="324B2320" w14:textId="08B1CFAF" w:rsidR="00C657CF" w:rsidRPr="00315B74" w:rsidRDefault="00C657CF" w:rsidP="001E07CA">
      <w:pPr>
        <w:pStyle w:val="PR1"/>
      </w:pPr>
      <w:r w:rsidRPr="00315B74">
        <w:t>Conduct</w:t>
      </w:r>
      <w:r w:rsidR="00E40BE3" w:rsidRPr="00315B74">
        <w:t xml:space="preserve"> monthly safety meetings for</w:t>
      </w:r>
      <w:r w:rsidRPr="00315B74">
        <w:t xml:space="preserve"> </w:t>
      </w:r>
      <w:r w:rsidR="007E620C" w:rsidRPr="00315B74">
        <w:t>personnel,</w:t>
      </w:r>
      <w:r w:rsidR="0083681D" w:rsidRPr="00315B74">
        <w:t xml:space="preserve"> contractors</w:t>
      </w:r>
      <w:r w:rsidR="007E620C" w:rsidRPr="00315B74">
        <w:t>,</w:t>
      </w:r>
      <w:r w:rsidR="0083681D" w:rsidRPr="00315B74">
        <w:t xml:space="preserve"> and subcontractors performing work on the site. </w:t>
      </w:r>
      <w:r w:rsidRPr="00315B74">
        <w:t>Notify Contracting Officer of m</w:t>
      </w:r>
      <w:r w:rsidR="007448C2" w:rsidRPr="00315B74">
        <w:t>eeting dates and times. M</w:t>
      </w:r>
      <w:r w:rsidRPr="00315B74">
        <w:t>eetings shall be used to</w:t>
      </w:r>
      <w:r w:rsidR="00E40BE3" w:rsidRPr="00315B74">
        <w:t>:</w:t>
      </w:r>
      <w:r w:rsidRPr="00315B74">
        <w:t xml:space="preserve"> review effectiveness of </w:t>
      </w:r>
      <w:r w:rsidR="007448C2" w:rsidRPr="00315B74">
        <w:t>Contractor's safety effort;</w:t>
      </w:r>
      <w:r w:rsidR="00E40BE3" w:rsidRPr="00315B74">
        <w:t xml:space="preserve"> </w:t>
      </w:r>
      <w:r w:rsidRPr="00315B74">
        <w:t>resolve cur</w:t>
      </w:r>
      <w:r w:rsidR="007448C2" w:rsidRPr="00315B74">
        <w:t>rent health and safety problems;</w:t>
      </w:r>
      <w:r w:rsidR="00E40BE3" w:rsidRPr="00315B74">
        <w:t xml:space="preserve"> </w:t>
      </w:r>
      <w:r w:rsidRPr="00315B74">
        <w:t>provide a forum for planning safe construction activities, and for updating Accident Prevention</w:t>
      </w:r>
      <w:r w:rsidR="007448C2" w:rsidRPr="00315B74">
        <w:t xml:space="preserve"> Plan. </w:t>
      </w:r>
      <w:r w:rsidR="0000132B" w:rsidRPr="00315B74">
        <w:t xml:space="preserve">Contracting Officers Representative </w:t>
      </w:r>
      <w:r w:rsidRPr="00315B74">
        <w:t>will attend meeting</w:t>
      </w:r>
      <w:r w:rsidR="007448C2" w:rsidRPr="00315B74">
        <w:t>s</w:t>
      </w:r>
      <w:r w:rsidR="00832E7F" w:rsidRPr="00315B74">
        <w:t xml:space="preserve"> and enter</w:t>
      </w:r>
      <w:r w:rsidRPr="00315B74">
        <w:t xml:space="preserve"> resul</w:t>
      </w:r>
      <w:r w:rsidR="00832E7F" w:rsidRPr="00315B74">
        <w:t>ts of</w:t>
      </w:r>
      <w:r w:rsidRPr="00315B74">
        <w:t xml:space="preserve"> meetings into the daily log.</w:t>
      </w:r>
    </w:p>
    <w:p w14:paraId="078F599F" w14:textId="77777777" w:rsidR="00C657CF" w:rsidRPr="00315B74" w:rsidRDefault="00C657CF" w:rsidP="001E07CA">
      <w:pPr>
        <w:pStyle w:val="ART"/>
      </w:pPr>
      <w:r w:rsidRPr="00315B74">
        <w:t>HARD HATS AND PROTECTIVE EQUIPMENT AREAS</w:t>
      </w:r>
    </w:p>
    <w:p w14:paraId="216DD7D2" w14:textId="77777777" w:rsidR="00C657CF" w:rsidRPr="00315B74" w:rsidRDefault="00C657CF" w:rsidP="001E07CA">
      <w:pPr>
        <w:pStyle w:val="PR1"/>
      </w:pPr>
      <w:r w:rsidRPr="00315B74">
        <w:t xml:space="preserve">A hard hat </w:t>
      </w:r>
      <w:r w:rsidR="00DF430F" w:rsidRPr="00315B74">
        <w:t xml:space="preserve">use </w:t>
      </w:r>
      <w:r w:rsidRPr="00315B74">
        <w:t>area shall be designated by Contract</w:t>
      </w:r>
      <w:r w:rsidR="00BD3C44" w:rsidRPr="00315B74">
        <w:t>or</w:t>
      </w:r>
      <w:r w:rsidRPr="00315B74">
        <w:t>.</w:t>
      </w:r>
      <w:r w:rsidR="00832E7F" w:rsidRPr="00315B74">
        <w:t xml:space="preserve"> H</w:t>
      </w:r>
      <w:r w:rsidRPr="00315B74">
        <w:t>ard hat area shall be posted by Contractor in a manner satisfactory to Contracting Officer.</w:t>
      </w:r>
    </w:p>
    <w:p w14:paraId="0DFD4977" w14:textId="7F06492D" w:rsidR="00C657CF" w:rsidRDefault="00C657CF" w:rsidP="00092BF1">
      <w:pPr>
        <w:pStyle w:val="PR1"/>
      </w:pPr>
      <w:r w:rsidRPr="00315B74">
        <w:t xml:space="preserve">It is Contractor's responsibility to require </w:t>
      </w:r>
      <w:r w:rsidR="00832E7F" w:rsidRPr="00315B74">
        <w:t>persons</w:t>
      </w:r>
      <w:r w:rsidRPr="00315B74">
        <w:t xml:space="preserve"> working on or visiting site</w:t>
      </w:r>
      <w:r w:rsidR="007E620C" w:rsidRPr="00315B74">
        <w:t xml:space="preserve"> to wear hard hats and PPE</w:t>
      </w:r>
      <w:r w:rsidR="00915400" w:rsidRPr="00315B74">
        <w:t xml:space="preserve"> in good repair</w:t>
      </w:r>
      <w:r w:rsidRPr="00315B74">
        <w:t xml:space="preserve"> at all times. As a minimu</w:t>
      </w:r>
      <w:r w:rsidR="00915400" w:rsidRPr="00315B74">
        <w:t>m, maintain</w:t>
      </w:r>
      <w:r w:rsidR="00832E7F" w:rsidRPr="00315B74">
        <w:t xml:space="preserve"> </w:t>
      </w:r>
      <w:r w:rsidR="001E2E1A" w:rsidRPr="00315B74">
        <w:t>[</w:t>
      </w:r>
      <w:r w:rsidR="00915400" w:rsidRPr="00315B74">
        <w:rPr>
          <w:b/>
          <w:iCs/>
          <w:color w:val="000000" w:themeColor="text1"/>
        </w:rPr>
        <w:t>six</w:t>
      </w:r>
      <w:r w:rsidR="001E2E1A" w:rsidRPr="00315B74">
        <w:rPr>
          <w:iCs/>
          <w:color w:val="000000" w:themeColor="text1"/>
        </w:rPr>
        <w:t>]</w:t>
      </w:r>
      <w:r w:rsidR="00144520" w:rsidRPr="00315B74">
        <w:rPr>
          <w:iCs/>
          <w:color w:val="000000" w:themeColor="text1"/>
        </w:rPr>
        <w:t xml:space="preserve"> </w:t>
      </w:r>
      <w:r w:rsidR="00D31DC7" w:rsidRPr="00315B74">
        <w:rPr>
          <w:iCs/>
          <w:color w:val="000000" w:themeColor="text1"/>
        </w:rPr>
        <w:t>&lt;</w:t>
      </w:r>
      <w:r w:rsidR="00D31DC7" w:rsidRPr="00315B74">
        <w:rPr>
          <w:b/>
          <w:iCs/>
          <w:color w:val="000000" w:themeColor="text1"/>
        </w:rPr>
        <w:t>Insert number</w:t>
      </w:r>
      <w:r w:rsidR="00D31DC7" w:rsidRPr="00315B74">
        <w:rPr>
          <w:iCs/>
          <w:color w:val="000000" w:themeColor="text1"/>
        </w:rPr>
        <w:t>&gt;</w:t>
      </w:r>
      <w:r w:rsidRPr="00315B74">
        <w:rPr>
          <w:color w:val="000000" w:themeColor="text1"/>
        </w:rPr>
        <w:t xml:space="preserve"> </w:t>
      </w:r>
      <w:r w:rsidRPr="00315B74">
        <w:t>hard</w:t>
      </w:r>
      <w:r>
        <w:t xml:space="preserve"> hats</w:t>
      </w:r>
      <w:r w:rsidR="00092BF1">
        <w:t xml:space="preserve"> an</w:t>
      </w:r>
      <w:r w:rsidR="00082232">
        <w:t xml:space="preserve">d </w:t>
      </w:r>
      <w:r w:rsidR="00092BF1">
        <w:t>other APP required equipment.</w:t>
      </w:r>
    </w:p>
    <w:p w14:paraId="48F81A38" w14:textId="77777777" w:rsidR="00C657CF" w:rsidRDefault="00C657CF" w:rsidP="001E07CA">
      <w:pPr>
        <w:pStyle w:val="ART"/>
      </w:pPr>
      <w:r>
        <w:t>TRAINING</w:t>
      </w:r>
    </w:p>
    <w:p w14:paraId="7112B4D3" w14:textId="2F32340B" w:rsidR="00C657CF" w:rsidRDefault="00C657CF" w:rsidP="001E07CA">
      <w:pPr>
        <w:pStyle w:val="PR1"/>
      </w:pPr>
      <w:r>
        <w:t xml:space="preserve">First Aid: Provide training </w:t>
      </w:r>
      <w:r w:rsidR="0092198A">
        <w:t xml:space="preserve">to personnel </w:t>
      </w:r>
      <w:r>
        <w:t>to ensure prompt and efficient first aid.</w:t>
      </w:r>
    </w:p>
    <w:p w14:paraId="75B004BA" w14:textId="1E85F4ED" w:rsidR="00832E7F" w:rsidRDefault="00C657CF" w:rsidP="001E07CA">
      <w:pPr>
        <w:pStyle w:val="PR1"/>
      </w:pPr>
      <w:r>
        <w:t>Hazardous Material: Train and instruct each employee exposed to hazardous material in safe and approved methods of handling and storage.</w:t>
      </w:r>
    </w:p>
    <w:p w14:paraId="7CB239FE" w14:textId="77777777" w:rsidR="00940C13" w:rsidRDefault="00940C13" w:rsidP="00832E7F">
      <w:pPr>
        <w:pStyle w:val="PR1"/>
        <w:numPr>
          <w:ilvl w:val="0"/>
          <w:numId w:val="0"/>
        </w:numPr>
      </w:pPr>
      <w:r>
        <w:t>END OF SECTION 01</w:t>
      </w:r>
      <w:r w:rsidR="00D31DC7">
        <w:t xml:space="preserve"> </w:t>
      </w:r>
      <w:r w:rsidR="00BD3C44">
        <w:t>35</w:t>
      </w:r>
      <w:r w:rsidR="00D31DC7">
        <w:t xml:space="preserve"> </w:t>
      </w:r>
      <w:r w:rsidR="00BD3C44">
        <w:t>23</w:t>
      </w:r>
    </w:p>
    <w:sectPr w:rsidR="00940C13" w:rsidSect="002D3C58">
      <w:footerReference w:type="default" r:id="rId7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CF1B3" w14:textId="77777777" w:rsidR="005A5A59" w:rsidRDefault="005A5A59">
      <w:r>
        <w:separator/>
      </w:r>
    </w:p>
  </w:endnote>
  <w:endnote w:type="continuationSeparator" w:id="0">
    <w:p w14:paraId="1006C415" w14:textId="77777777" w:rsidR="005A5A59" w:rsidRDefault="005A5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31A57" w14:textId="60B72013" w:rsidR="005A5E8B" w:rsidRDefault="005A5E8B" w:rsidP="005A5E8B">
    <w:pPr>
      <w:pStyle w:val="FTR"/>
    </w:pPr>
    <w:r>
      <w:rPr>
        <w:rStyle w:val="NAM"/>
      </w:rPr>
      <w:t>&lt;</w:t>
    </w:r>
    <w:r w:rsidRPr="000E5D09">
      <w:rPr>
        <w:rStyle w:val="NAM"/>
        <w:b/>
      </w:rPr>
      <w:t xml:space="preserve">Insert </w:t>
    </w:r>
    <w:r>
      <w:rPr>
        <w:rStyle w:val="NAM"/>
        <w:b/>
      </w:rPr>
      <w:t>Park and PMIS number</w:t>
    </w:r>
    <w:r>
      <w:rPr>
        <w:rStyle w:val="NAM"/>
      </w:rPr>
      <w:t>&gt;</w:t>
    </w:r>
    <w:r>
      <w:rPr>
        <w:rStyle w:val="NAM"/>
      </w:rPr>
      <w:tab/>
    </w:r>
    <w:r>
      <w:rPr>
        <w:rStyle w:val="NUM"/>
      </w:rPr>
      <w:t>01 35 23</w:t>
    </w:r>
    <w:r>
      <w:t xml:space="preserve"> 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rPr>
        <w:noProof/>
      </w:rPr>
      <w:fldChar w:fldCharType="end"/>
    </w:r>
  </w:p>
  <w:p w14:paraId="3C2071FA" w14:textId="2189F42A" w:rsidR="005A5E8B" w:rsidRPr="005A5E8B" w:rsidRDefault="00C74FC1" w:rsidP="005A5E8B">
    <w:pPr>
      <w:pStyle w:val="FTR"/>
    </w:pPr>
    <w:r>
      <w:rPr>
        <w:sz w:val="12"/>
        <w:szCs w:val="12"/>
      </w:rPr>
      <w:t>040225</w:t>
    </w:r>
    <w:r w:rsidR="005A5E8B">
      <w:tab/>
    </w:r>
    <w:r w:rsidR="005A5E8B">
      <w:rPr>
        <w:rStyle w:val="NAM"/>
      </w:rPr>
      <w:t>SAFETY REQUIREMENTS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442B7" w14:textId="77777777" w:rsidR="005A5A59" w:rsidRDefault="005A5A59">
      <w:r>
        <w:separator/>
      </w:r>
    </w:p>
  </w:footnote>
  <w:footnote w:type="continuationSeparator" w:id="0">
    <w:p w14:paraId="1345C42F" w14:textId="77777777" w:rsidR="005A5A59" w:rsidRDefault="005A5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7383E5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576" w:hanging="576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pStyle w:val="Heading2"/>
      <w:lvlText w:val="%1 .%2"/>
      <w:lvlJc w:val="left"/>
      <w:pPr>
        <w:tabs>
          <w:tab w:val="num" w:pos="0"/>
        </w:tabs>
        <w:ind w:left="533" w:hanging="576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0"/>
        </w:tabs>
        <w:ind w:left="662" w:hanging="288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0"/>
        </w:tabs>
        <w:ind w:left="1296" w:hanging="576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0"/>
        </w:tabs>
        <w:ind w:left="1843" w:hanging="576"/>
      </w:pPr>
      <w:rPr>
        <w:rFonts w:ascii="Times New Roman" w:hAnsi="Times New Roman" w:hint="default"/>
        <w:b w:val="0"/>
        <w:i w:val="0"/>
        <w:sz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0"/>
        </w:tabs>
        <w:ind w:left="2430" w:hanging="576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0"/>
        </w:tabs>
        <w:ind w:left="3010" w:hanging="576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0"/>
        </w:tabs>
        <w:ind w:left="3600" w:hanging="576"/>
      </w:pPr>
      <w:rPr>
        <w:rFonts w:ascii="Times New Roman" w:hAnsi="Times New Roman" w:hint="default"/>
        <w:b w:val="0"/>
        <w:i w:val="0"/>
        <w:sz w:val="20"/>
      </w:rPr>
    </w:lvl>
    <w:lvl w:ilvl="8">
      <w:start w:val="1"/>
      <w:numFmt w:val="lowerLetter"/>
      <w:pStyle w:val="Heading9"/>
      <w:lvlText w:val="(%9)"/>
      <w:lvlJc w:val="left"/>
      <w:pPr>
        <w:tabs>
          <w:tab w:val="num" w:pos="0"/>
        </w:tabs>
        <w:ind w:left="4140" w:hanging="576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2" w15:restartNumberingAfterBreak="0">
    <w:nsid w:val="3E976139"/>
    <w:multiLevelType w:val="multilevel"/>
    <w:tmpl w:val="FFFFFFFF"/>
    <w:lvl w:ilvl="0">
      <w:start w:val="1"/>
      <w:numFmt w:val="decimal"/>
      <w:lvlText w:val="%1"/>
      <w:legacy w:legacy="1" w:legacySpace="0" w:legacyIndent="576"/>
      <w:lvlJc w:val="left"/>
      <w:pPr>
        <w:ind w:left="576" w:hanging="576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lvlText w:val="%1 .%2"/>
      <w:legacy w:legacy="1" w:legacySpace="302" w:legacyIndent="576"/>
      <w:lvlJc w:val="left"/>
      <w:pPr>
        <w:ind w:left="533" w:hanging="576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upperLetter"/>
      <w:lvlText w:val="%3."/>
      <w:legacy w:legacy="1" w:legacySpace="0" w:legacyIndent="288"/>
      <w:lvlJc w:val="left"/>
      <w:pPr>
        <w:ind w:left="662" w:hanging="288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egacy w:legacy="1" w:legacySpace="0" w:legacyIndent="576"/>
      <w:lvlJc w:val="left"/>
      <w:pPr>
        <w:ind w:left="1296" w:hanging="576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lowerLetter"/>
      <w:lvlText w:val="%5."/>
      <w:legacy w:legacy="1" w:legacySpace="0" w:legacyIndent="576"/>
      <w:lvlJc w:val="left"/>
      <w:pPr>
        <w:ind w:left="1843" w:hanging="576"/>
      </w:pPr>
      <w:rPr>
        <w:rFonts w:ascii="Times New Roman" w:hAnsi="Times New Roman" w:hint="default"/>
        <w:b w:val="0"/>
        <w:i w:val="0"/>
        <w:sz w:val="20"/>
      </w:rPr>
    </w:lvl>
    <w:lvl w:ilvl="5">
      <w:start w:val="1"/>
      <w:numFmt w:val="decimal"/>
      <w:lvlText w:val="%6)"/>
      <w:legacy w:legacy="1" w:legacySpace="0" w:legacyIndent="576"/>
      <w:lvlJc w:val="left"/>
      <w:pPr>
        <w:ind w:left="2430" w:hanging="576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Letter"/>
      <w:lvlText w:val="%7)"/>
      <w:legacy w:legacy="1" w:legacySpace="0" w:legacyIndent="576"/>
      <w:lvlJc w:val="left"/>
      <w:pPr>
        <w:ind w:left="3010" w:hanging="576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decimal"/>
      <w:lvlText w:val="(%8)"/>
      <w:legacy w:legacy="1" w:legacySpace="0" w:legacyIndent="576"/>
      <w:lvlJc w:val="left"/>
      <w:pPr>
        <w:ind w:left="3600" w:hanging="576"/>
      </w:pPr>
      <w:rPr>
        <w:rFonts w:ascii="Times New Roman" w:hAnsi="Times New Roman" w:hint="default"/>
        <w:b w:val="0"/>
        <w:i w:val="0"/>
        <w:sz w:val="20"/>
      </w:rPr>
    </w:lvl>
    <w:lvl w:ilvl="8">
      <w:start w:val="1"/>
      <w:numFmt w:val="lowerLetter"/>
      <w:lvlText w:val="(%9)"/>
      <w:legacy w:legacy="1" w:legacySpace="0" w:legacyIndent="576"/>
      <w:lvlJc w:val="left"/>
      <w:pPr>
        <w:ind w:left="4140" w:hanging="576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3" w15:restartNumberingAfterBreak="0">
    <w:nsid w:val="63BB4255"/>
    <w:multiLevelType w:val="hybridMultilevel"/>
    <w:tmpl w:val="D862C0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3811924">
    <w:abstractNumId w:val="1"/>
  </w:num>
  <w:num w:numId="2" w16cid:durableId="716903766">
    <w:abstractNumId w:val="0"/>
  </w:num>
  <w:num w:numId="3" w16cid:durableId="186257438">
    <w:abstractNumId w:val="2"/>
  </w:num>
  <w:num w:numId="4" w16cid:durableId="2071417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5"/>
    <w:rsid w:val="0000132B"/>
    <w:rsid w:val="00002165"/>
    <w:rsid w:val="00005824"/>
    <w:rsid w:val="00006AB4"/>
    <w:rsid w:val="00045402"/>
    <w:rsid w:val="00046AE5"/>
    <w:rsid w:val="00082232"/>
    <w:rsid w:val="000852F0"/>
    <w:rsid w:val="000902F9"/>
    <w:rsid w:val="00091342"/>
    <w:rsid w:val="0009170F"/>
    <w:rsid w:val="00092BF1"/>
    <w:rsid w:val="000A3656"/>
    <w:rsid w:val="000A483F"/>
    <w:rsid w:val="000A4849"/>
    <w:rsid w:val="000A5FEF"/>
    <w:rsid w:val="000A7E82"/>
    <w:rsid w:val="000E6AE7"/>
    <w:rsid w:val="00104269"/>
    <w:rsid w:val="00144520"/>
    <w:rsid w:val="00145937"/>
    <w:rsid w:val="00153CD6"/>
    <w:rsid w:val="00156636"/>
    <w:rsid w:val="00170F23"/>
    <w:rsid w:val="00190BF9"/>
    <w:rsid w:val="001B5A60"/>
    <w:rsid w:val="001C09A8"/>
    <w:rsid w:val="001D70B1"/>
    <w:rsid w:val="001E07CA"/>
    <w:rsid w:val="001E2E1A"/>
    <w:rsid w:val="00204706"/>
    <w:rsid w:val="0020495F"/>
    <w:rsid w:val="002062E5"/>
    <w:rsid w:val="00214C40"/>
    <w:rsid w:val="00243507"/>
    <w:rsid w:val="002557C7"/>
    <w:rsid w:val="002A6E44"/>
    <w:rsid w:val="002B5B99"/>
    <w:rsid w:val="002C7689"/>
    <w:rsid w:val="002C7C80"/>
    <w:rsid w:val="002D3C58"/>
    <w:rsid w:val="002E6655"/>
    <w:rsid w:val="00315B74"/>
    <w:rsid w:val="003356E2"/>
    <w:rsid w:val="0035716E"/>
    <w:rsid w:val="00365D83"/>
    <w:rsid w:val="003A7048"/>
    <w:rsid w:val="003C1687"/>
    <w:rsid w:val="003D360D"/>
    <w:rsid w:val="00404867"/>
    <w:rsid w:val="00411D28"/>
    <w:rsid w:val="00432697"/>
    <w:rsid w:val="00435361"/>
    <w:rsid w:val="004B04C7"/>
    <w:rsid w:val="004B7C1E"/>
    <w:rsid w:val="004E15CB"/>
    <w:rsid w:val="004F1C95"/>
    <w:rsid w:val="004F7D0A"/>
    <w:rsid w:val="005049D6"/>
    <w:rsid w:val="00527EA4"/>
    <w:rsid w:val="00532527"/>
    <w:rsid w:val="005420D4"/>
    <w:rsid w:val="00545F7B"/>
    <w:rsid w:val="005A5A59"/>
    <w:rsid w:val="005A5E8B"/>
    <w:rsid w:val="005C6831"/>
    <w:rsid w:val="0061497D"/>
    <w:rsid w:val="00624DCE"/>
    <w:rsid w:val="00635DA7"/>
    <w:rsid w:val="00655AE9"/>
    <w:rsid w:val="00655D29"/>
    <w:rsid w:val="00661AA8"/>
    <w:rsid w:val="006664D9"/>
    <w:rsid w:val="00670712"/>
    <w:rsid w:val="00672928"/>
    <w:rsid w:val="00677693"/>
    <w:rsid w:val="006B37F1"/>
    <w:rsid w:val="006C0FF2"/>
    <w:rsid w:val="006D378E"/>
    <w:rsid w:val="006D6B7A"/>
    <w:rsid w:val="006E067E"/>
    <w:rsid w:val="006E6DCB"/>
    <w:rsid w:val="006E7ACB"/>
    <w:rsid w:val="007207F5"/>
    <w:rsid w:val="007440E4"/>
    <w:rsid w:val="007448C2"/>
    <w:rsid w:val="007464B7"/>
    <w:rsid w:val="007706EB"/>
    <w:rsid w:val="00770E05"/>
    <w:rsid w:val="00773AFC"/>
    <w:rsid w:val="00791F5F"/>
    <w:rsid w:val="007B34B0"/>
    <w:rsid w:val="007B6229"/>
    <w:rsid w:val="007C0C8A"/>
    <w:rsid w:val="007C4DEB"/>
    <w:rsid w:val="007D61FF"/>
    <w:rsid w:val="007E620C"/>
    <w:rsid w:val="007F7D09"/>
    <w:rsid w:val="00832E7F"/>
    <w:rsid w:val="0083605C"/>
    <w:rsid w:val="0083681D"/>
    <w:rsid w:val="00840122"/>
    <w:rsid w:val="008568BA"/>
    <w:rsid w:val="008601C7"/>
    <w:rsid w:val="00886990"/>
    <w:rsid w:val="008A3F5D"/>
    <w:rsid w:val="008F6498"/>
    <w:rsid w:val="0090638C"/>
    <w:rsid w:val="00915400"/>
    <w:rsid w:val="0092198A"/>
    <w:rsid w:val="00922060"/>
    <w:rsid w:val="009279CE"/>
    <w:rsid w:val="00934033"/>
    <w:rsid w:val="00940C13"/>
    <w:rsid w:val="009509B3"/>
    <w:rsid w:val="00956E3C"/>
    <w:rsid w:val="00977078"/>
    <w:rsid w:val="00980082"/>
    <w:rsid w:val="009B381B"/>
    <w:rsid w:val="009C0021"/>
    <w:rsid w:val="009C1215"/>
    <w:rsid w:val="009D5158"/>
    <w:rsid w:val="009D738C"/>
    <w:rsid w:val="009F31D5"/>
    <w:rsid w:val="009F6FC3"/>
    <w:rsid w:val="00A17915"/>
    <w:rsid w:val="00A32CC6"/>
    <w:rsid w:val="00A37354"/>
    <w:rsid w:val="00A74BFB"/>
    <w:rsid w:val="00AA0234"/>
    <w:rsid w:val="00AD0307"/>
    <w:rsid w:val="00AD7932"/>
    <w:rsid w:val="00B102AB"/>
    <w:rsid w:val="00B1294F"/>
    <w:rsid w:val="00B12E4E"/>
    <w:rsid w:val="00B51F8F"/>
    <w:rsid w:val="00B67D35"/>
    <w:rsid w:val="00B734BC"/>
    <w:rsid w:val="00B864E3"/>
    <w:rsid w:val="00B97522"/>
    <w:rsid w:val="00BA1B02"/>
    <w:rsid w:val="00BB6B49"/>
    <w:rsid w:val="00BC5AAE"/>
    <w:rsid w:val="00BD3C44"/>
    <w:rsid w:val="00BF2772"/>
    <w:rsid w:val="00BF4F51"/>
    <w:rsid w:val="00BF7F22"/>
    <w:rsid w:val="00C06927"/>
    <w:rsid w:val="00C10428"/>
    <w:rsid w:val="00C42D1F"/>
    <w:rsid w:val="00C625C0"/>
    <w:rsid w:val="00C657CF"/>
    <w:rsid w:val="00C710A9"/>
    <w:rsid w:val="00C74AA6"/>
    <w:rsid w:val="00C74FC1"/>
    <w:rsid w:val="00C777AC"/>
    <w:rsid w:val="00C7782B"/>
    <w:rsid w:val="00C77DE3"/>
    <w:rsid w:val="00C92C5E"/>
    <w:rsid w:val="00CA386F"/>
    <w:rsid w:val="00CA5661"/>
    <w:rsid w:val="00CB675B"/>
    <w:rsid w:val="00CB7C07"/>
    <w:rsid w:val="00CE2F76"/>
    <w:rsid w:val="00CF4E2E"/>
    <w:rsid w:val="00D02D61"/>
    <w:rsid w:val="00D04547"/>
    <w:rsid w:val="00D15B5C"/>
    <w:rsid w:val="00D31DC7"/>
    <w:rsid w:val="00D55957"/>
    <w:rsid w:val="00D654FF"/>
    <w:rsid w:val="00D65718"/>
    <w:rsid w:val="00D8745B"/>
    <w:rsid w:val="00D923EE"/>
    <w:rsid w:val="00DC5583"/>
    <w:rsid w:val="00DD1F98"/>
    <w:rsid w:val="00DE279C"/>
    <w:rsid w:val="00DE299A"/>
    <w:rsid w:val="00DE39A5"/>
    <w:rsid w:val="00DF286A"/>
    <w:rsid w:val="00DF30CC"/>
    <w:rsid w:val="00DF430F"/>
    <w:rsid w:val="00E074FA"/>
    <w:rsid w:val="00E40BE3"/>
    <w:rsid w:val="00E4158C"/>
    <w:rsid w:val="00E47A51"/>
    <w:rsid w:val="00E54677"/>
    <w:rsid w:val="00EB5901"/>
    <w:rsid w:val="00EF6622"/>
    <w:rsid w:val="00F074F6"/>
    <w:rsid w:val="00F23A3B"/>
    <w:rsid w:val="00F412E1"/>
    <w:rsid w:val="00F50FD3"/>
    <w:rsid w:val="00F51808"/>
    <w:rsid w:val="00F63EBB"/>
    <w:rsid w:val="00F66604"/>
    <w:rsid w:val="00F666FF"/>
    <w:rsid w:val="00FA5961"/>
    <w:rsid w:val="00FA64EA"/>
    <w:rsid w:val="00FB51F2"/>
    <w:rsid w:val="00FC1335"/>
    <w:rsid w:val="00FE21CE"/>
    <w:rsid w:val="00FF1E3C"/>
    <w:rsid w:val="00F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37A91"/>
  <w15:docId w15:val="{52BEA97B-7CBE-4A91-88D2-FC335ECA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C58"/>
    <w:rPr>
      <w:sz w:val="22"/>
    </w:rPr>
  </w:style>
  <w:style w:type="paragraph" w:styleId="Heading1">
    <w:name w:val="heading 1"/>
    <w:basedOn w:val="Normal"/>
    <w:next w:val="Heading2"/>
    <w:qFormat/>
    <w:rsid w:val="00AD7932"/>
    <w:pPr>
      <w:keepNext/>
      <w:numPr>
        <w:numId w:val="2"/>
      </w:numPr>
      <w:spacing w:after="240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AD7932"/>
    <w:pPr>
      <w:numPr>
        <w:ilvl w:val="1"/>
        <w:numId w:val="2"/>
      </w:numPr>
      <w:spacing w:after="240"/>
      <w:outlineLvl w:val="1"/>
    </w:pPr>
  </w:style>
  <w:style w:type="paragraph" w:styleId="Heading3">
    <w:name w:val="heading 3"/>
    <w:basedOn w:val="Normal"/>
    <w:next w:val="Normal"/>
    <w:qFormat/>
    <w:rsid w:val="00AD7932"/>
    <w:pPr>
      <w:numPr>
        <w:ilvl w:val="2"/>
        <w:numId w:val="2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rsid w:val="00AD7932"/>
    <w:pPr>
      <w:numPr>
        <w:ilvl w:val="3"/>
        <w:numId w:val="2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rsid w:val="00AD7932"/>
    <w:pPr>
      <w:numPr>
        <w:ilvl w:val="4"/>
        <w:numId w:val="2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rsid w:val="00AD7932"/>
    <w:pPr>
      <w:numPr>
        <w:ilvl w:val="5"/>
        <w:numId w:val="2"/>
      </w:numPr>
      <w:spacing w:after="240"/>
      <w:outlineLvl w:val="5"/>
    </w:pPr>
  </w:style>
  <w:style w:type="paragraph" w:styleId="Heading7">
    <w:name w:val="heading 7"/>
    <w:basedOn w:val="Normal"/>
    <w:next w:val="Normal"/>
    <w:qFormat/>
    <w:rsid w:val="00AD7932"/>
    <w:pPr>
      <w:numPr>
        <w:ilvl w:val="6"/>
        <w:numId w:val="2"/>
      </w:numPr>
      <w:spacing w:after="240"/>
      <w:outlineLvl w:val="6"/>
    </w:pPr>
  </w:style>
  <w:style w:type="paragraph" w:styleId="Heading8">
    <w:name w:val="heading 8"/>
    <w:basedOn w:val="Normal"/>
    <w:next w:val="Normal"/>
    <w:qFormat/>
    <w:rsid w:val="00AD7932"/>
    <w:pPr>
      <w:numPr>
        <w:ilvl w:val="7"/>
        <w:numId w:val="2"/>
      </w:numPr>
      <w:spacing w:after="240"/>
      <w:outlineLvl w:val="7"/>
    </w:pPr>
  </w:style>
  <w:style w:type="paragraph" w:styleId="Heading9">
    <w:name w:val="heading 9"/>
    <w:basedOn w:val="Normal"/>
    <w:next w:val="Normal"/>
    <w:qFormat/>
    <w:rsid w:val="00AD7932"/>
    <w:pPr>
      <w:numPr>
        <w:ilvl w:val="8"/>
        <w:numId w:val="2"/>
      </w:numPr>
      <w:spacing w:after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rsid w:val="002D3C58"/>
    <w:pPr>
      <w:tabs>
        <w:tab w:val="center" w:pos="4608"/>
        <w:tab w:val="right" w:pos="9360"/>
      </w:tabs>
      <w:suppressAutoHyphens/>
      <w:jc w:val="both"/>
    </w:pPr>
  </w:style>
  <w:style w:type="paragraph" w:customStyle="1" w:styleId="FTR">
    <w:name w:val="FTR"/>
    <w:basedOn w:val="Normal"/>
    <w:rsid w:val="002D3C58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next w:val="PRT"/>
    <w:rsid w:val="002D3C58"/>
    <w:pPr>
      <w:suppressAutoHyphens/>
      <w:spacing w:before="240"/>
      <w:jc w:val="both"/>
    </w:pPr>
  </w:style>
  <w:style w:type="paragraph" w:customStyle="1" w:styleId="PRT">
    <w:name w:val="PRT"/>
    <w:basedOn w:val="Normal"/>
    <w:next w:val="ART"/>
    <w:rsid w:val="002D3C58"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rsid w:val="002D3C58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2D3C58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2D3C58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2D3C58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2D3C58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2D3C58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2D3C58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2D3C58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rsid w:val="002D3C58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rsid w:val="002D3C58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rsid w:val="002D3C58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rsid w:val="002D3C58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rsid w:val="002D3C58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rsid w:val="002D3C58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rsid w:val="002D3C58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rsid w:val="002D3C58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rsid w:val="002D3C58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rsid w:val="002D3C58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rsid w:val="002D3C58"/>
    <w:pPr>
      <w:suppressAutoHyphens/>
    </w:pPr>
  </w:style>
  <w:style w:type="paragraph" w:customStyle="1" w:styleId="TCE">
    <w:name w:val="TCE"/>
    <w:basedOn w:val="Normal"/>
    <w:rsid w:val="002D3C58"/>
    <w:pPr>
      <w:suppressAutoHyphens/>
      <w:ind w:left="144" w:hanging="144"/>
    </w:pPr>
  </w:style>
  <w:style w:type="paragraph" w:customStyle="1" w:styleId="EOS">
    <w:name w:val="EOS"/>
    <w:basedOn w:val="Normal"/>
    <w:rsid w:val="002D3C58"/>
    <w:pPr>
      <w:suppressAutoHyphens/>
      <w:spacing w:before="480"/>
      <w:jc w:val="both"/>
    </w:pPr>
  </w:style>
  <w:style w:type="paragraph" w:customStyle="1" w:styleId="ANT">
    <w:name w:val="ANT"/>
    <w:basedOn w:val="Normal"/>
    <w:rsid w:val="002D3C58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rsid w:val="002D3C58"/>
    <w:pPr>
      <w:suppressAutoHyphens/>
      <w:spacing w:before="240"/>
      <w:jc w:val="both"/>
    </w:pPr>
    <w:rPr>
      <w:vanish/>
      <w:color w:val="0000FF"/>
    </w:rPr>
  </w:style>
  <w:style w:type="character" w:customStyle="1" w:styleId="CPR">
    <w:name w:val="CPR"/>
    <w:basedOn w:val="DefaultParagraphFont"/>
    <w:rsid w:val="002D3C58"/>
  </w:style>
  <w:style w:type="character" w:customStyle="1" w:styleId="SPN">
    <w:name w:val="SPN"/>
    <w:basedOn w:val="DefaultParagraphFont"/>
    <w:rsid w:val="002D3C58"/>
  </w:style>
  <w:style w:type="character" w:customStyle="1" w:styleId="SPD">
    <w:name w:val="SPD"/>
    <w:basedOn w:val="DefaultParagraphFont"/>
    <w:rsid w:val="002D3C58"/>
  </w:style>
  <w:style w:type="character" w:customStyle="1" w:styleId="NUM">
    <w:name w:val="NUM"/>
    <w:basedOn w:val="DefaultParagraphFont"/>
    <w:rsid w:val="002D3C58"/>
  </w:style>
  <w:style w:type="character" w:customStyle="1" w:styleId="NAM">
    <w:name w:val="NAM"/>
    <w:basedOn w:val="DefaultParagraphFont"/>
    <w:rsid w:val="002D3C58"/>
  </w:style>
  <w:style w:type="character" w:customStyle="1" w:styleId="SI">
    <w:name w:val="SI"/>
    <w:basedOn w:val="DefaultParagraphFont"/>
    <w:rsid w:val="002D3C58"/>
    <w:rPr>
      <w:color w:val="008080"/>
    </w:rPr>
  </w:style>
  <w:style w:type="character" w:customStyle="1" w:styleId="IP">
    <w:name w:val="IP"/>
    <w:basedOn w:val="DefaultParagraphFont"/>
    <w:rsid w:val="002D3C58"/>
    <w:rPr>
      <w:color w:val="FF0000"/>
    </w:rPr>
  </w:style>
  <w:style w:type="paragraph" w:customStyle="1" w:styleId="RJUST">
    <w:name w:val="RJUST"/>
    <w:basedOn w:val="Normal"/>
    <w:rsid w:val="002D3C58"/>
    <w:pPr>
      <w:jc w:val="right"/>
    </w:pPr>
  </w:style>
  <w:style w:type="paragraph" w:styleId="Header">
    <w:name w:val="header"/>
    <w:basedOn w:val="Normal"/>
    <w:rsid w:val="00FB51F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51F2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rsid w:val="00D654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54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54FF"/>
  </w:style>
  <w:style w:type="paragraph" w:styleId="CommentSubject">
    <w:name w:val="annotation subject"/>
    <w:basedOn w:val="CommentText"/>
    <w:next w:val="CommentText"/>
    <w:link w:val="CommentSubjectChar"/>
    <w:rsid w:val="00D654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54FF"/>
    <w:rPr>
      <w:b/>
      <w:bCs/>
    </w:rPr>
  </w:style>
  <w:style w:type="paragraph" w:styleId="BalloonText">
    <w:name w:val="Balloon Text"/>
    <w:basedOn w:val="Normal"/>
    <w:link w:val="BalloonTextChar"/>
    <w:rsid w:val="00D654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54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0712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A5E8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32C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7706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4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krull\Desktop\NPS%20Standard%20Division%201%20specs\013523_SafetyRequirements_3-14-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013523_SafetyRequirements_3-14-14.dotm</Template>
  <TotalTime>530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013523 Safety Requirements</vt:lpstr>
    </vt:vector>
  </TitlesOfParts>
  <Company>National Park Service</Company>
  <LinksUpToDate>false</LinksUpToDate>
  <CharactersWithSpaces>7603</CharactersWithSpaces>
  <SharedDoc>false</SharedDoc>
  <HLinks>
    <vt:vector size="6" baseType="variant">
      <vt:variant>
        <vt:i4>851995</vt:i4>
      </vt:variant>
      <vt:variant>
        <vt:i4>0</vt:i4>
      </vt:variant>
      <vt:variant>
        <vt:i4>0</vt:i4>
      </vt:variant>
      <vt:variant>
        <vt:i4>5</vt:i4>
      </vt:variant>
      <vt:variant>
        <vt:lpwstr>mailto:bob_johnston@nps.gov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013523 Safety Requirements</dc:title>
  <dc:subject/>
  <dc:creator>National Park Service (NPS) - Denver Service Center (DSC)</dc:creator>
  <cp:keywords>Section 013523 Safety Requirements, DSC Division 01 Specifications</cp:keywords>
  <cp:lastModifiedBy>Lau, Elaine</cp:lastModifiedBy>
  <cp:revision>21</cp:revision>
  <cp:lastPrinted>2013-06-06T22:38:00Z</cp:lastPrinted>
  <dcterms:created xsi:type="dcterms:W3CDTF">2020-06-26T19:58:00Z</dcterms:created>
  <dcterms:modified xsi:type="dcterms:W3CDTF">2025-04-02T23:09:00Z</dcterms:modified>
</cp:coreProperties>
</file>